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ook w:val="01E0"/>
      </w:tblPr>
      <w:tblGrid>
        <w:gridCol w:w="3580"/>
        <w:gridCol w:w="3368"/>
        <w:gridCol w:w="2622"/>
        <w:gridCol w:w="78"/>
      </w:tblGrid>
      <w:tr w:rsidR="00D36A90" w:rsidRPr="00D470DC" w:rsidTr="00F01A12">
        <w:trPr>
          <w:gridAfter w:val="1"/>
          <w:wAfter w:w="78" w:type="dxa"/>
        </w:trPr>
        <w:tc>
          <w:tcPr>
            <w:tcW w:w="9570" w:type="dxa"/>
            <w:gridSpan w:val="3"/>
          </w:tcPr>
          <w:p w:rsidR="00D36A90" w:rsidRPr="00F01A12" w:rsidRDefault="00D36A90" w:rsidP="00F01A12">
            <w:pPr>
              <w:jc w:val="center"/>
              <w:rPr>
                <w:sz w:val="16"/>
                <w:szCs w:val="16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.25pt;height:44.25pt">
                  <v:imagedata r:id="rId5" o:title=""/>
                </v:shape>
              </w:pict>
            </w:r>
          </w:p>
          <w:p w:rsidR="00D36A90" w:rsidRPr="00F01A12" w:rsidRDefault="00D36A90" w:rsidP="00F01A12">
            <w:pPr>
              <w:jc w:val="center"/>
              <w:rPr>
                <w:b/>
                <w:sz w:val="16"/>
                <w:szCs w:val="16"/>
              </w:rPr>
            </w:pPr>
          </w:p>
          <w:p w:rsidR="00D36A90" w:rsidRPr="00F01A12" w:rsidRDefault="00D36A90" w:rsidP="00F01A12">
            <w:pPr>
              <w:jc w:val="center"/>
              <w:rPr>
                <w:b/>
              </w:rPr>
            </w:pPr>
            <w:r w:rsidRPr="00F01A12">
              <w:rPr>
                <w:b/>
              </w:rPr>
              <w:t xml:space="preserve">АДМИНИСТРАЦИЯ  ТАМБОВСКОГО  РАЙОНА  </w:t>
            </w:r>
          </w:p>
          <w:p w:rsidR="00D36A90" w:rsidRPr="00F01A12" w:rsidRDefault="00D36A90" w:rsidP="00F01A12">
            <w:pPr>
              <w:jc w:val="center"/>
              <w:rPr>
                <w:b/>
              </w:rPr>
            </w:pPr>
            <w:r w:rsidRPr="00F01A12">
              <w:rPr>
                <w:b/>
              </w:rPr>
              <w:t>АМУРСКОЙ  ОБЛАСТИ</w:t>
            </w:r>
          </w:p>
          <w:p w:rsidR="00D36A90" w:rsidRPr="00F01A12" w:rsidRDefault="00D36A90" w:rsidP="00F01A12">
            <w:pPr>
              <w:jc w:val="center"/>
              <w:rPr>
                <w:b/>
              </w:rPr>
            </w:pPr>
          </w:p>
          <w:p w:rsidR="00D36A90" w:rsidRPr="00F01A12" w:rsidRDefault="00D36A90" w:rsidP="00F01A12">
            <w:pPr>
              <w:jc w:val="center"/>
              <w:rPr>
                <w:b/>
                <w:sz w:val="32"/>
                <w:szCs w:val="32"/>
              </w:rPr>
            </w:pPr>
            <w:r w:rsidRPr="00F01A12">
              <w:rPr>
                <w:b/>
                <w:sz w:val="32"/>
                <w:szCs w:val="32"/>
              </w:rPr>
              <w:t>ПОСТАНОВЛЕНИЕ</w:t>
            </w:r>
          </w:p>
          <w:p w:rsidR="00D36A90" w:rsidRDefault="00D36A90" w:rsidP="009335B1">
            <w:pPr>
              <w:rPr>
                <w:b/>
              </w:rPr>
            </w:pPr>
          </w:p>
          <w:p w:rsidR="00D36A90" w:rsidRDefault="00D36A90" w:rsidP="009335B1">
            <w:pPr>
              <w:rPr>
                <w:b/>
              </w:rPr>
            </w:pPr>
          </w:p>
          <w:p w:rsidR="00D36A90" w:rsidRPr="00F01A12" w:rsidRDefault="00D36A90" w:rsidP="009335B1">
            <w:pPr>
              <w:rPr>
                <w:b/>
              </w:rPr>
            </w:pPr>
          </w:p>
        </w:tc>
      </w:tr>
      <w:tr w:rsidR="00D36A90" w:rsidRPr="00D470DC" w:rsidTr="00F01A12">
        <w:tc>
          <w:tcPr>
            <w:tcW w:w="3580" w:type="dxa"/>
          </w:tcPr>
          <w:p w:rsidR="00D36A90" w:rsidRPr="00B842A6" w:rsidRDefault="00D36A90" w:rsidP="009335B1">
            <w:r w:rsidRPr="00B842A6">
              <w:t xml:space="preserve">20.02.2015                                                                      </w:t>
            </w:r>
          </w:p>
        </w:tc>
        <w:tc>
          <w:tcPr>
            <w:tcW w:w="3368" w:type="dxa"/>
          </w:tcPr>
          <w:p w:rsidR="00D36A90" w:rsidRPr="00F01A12" w:rsidRDefault="00D36A90" w:rsidP="00F01A12">
            <w:pPr>
              <w:jc w:val="center"/>
              <w:rPr>
                <w:b/>
              </w:rPr>
            </w:pPr>
          </w:p>
        </w:tc>
        <w:tc>
          <w:tcPr>
            <w:tcW w:w="2700" w:type="dxa"/>
            <w:gridSpan w:val="2"/>
          </w:tcPr>
          <w:p w:rsidR="00D36A90" w:rsidRPr="00563A05" w:rsidRDefault="00D36A90" w:rsidP="00B822F7">
            <w:r>
              <w:rPr>
                <w:b/>
              </w:rPr>
              <w:t xml:space="preserve">                 </w:t>
            </w:r>
            <w:r w:rsidRPr="00563A05">
              <w:t>№ 171</w:t>
            </w:r>
          </w:p>
        </w:tc>
      </w:tr>
      <w:tr w:rsidR="00D36A90" w:rsidRPr="00D470DC" w:rsidTr="00F01A12">
        <w:tc>
          <w:tcPr>
            <w:tcW w:w="9648" w:type="dxa"/>
            <w:gridSpan w:val="4"/>
          </w:tcPr>
          <w:p w:rsidR="00D36A90" w:rsidRPr="00D470DC" w:rsidRDefault="00D36A90" w:rsidP="00F01A12">
            <w:pPr>
              <w:jc w:val="center"/>
            </w:pPr>
          </w:p>
          <w:p w:rsidR="00D36A90" w:rsidRPr="00D470DC" w:rsidRDefault="00D36A90" w:rsidP="00F01A12">
            <w:pPr>
              <w:jc w:val="center"/>
            </w:pPr>
            <w:r w:rsidRPr="00D470DC">
              <w:t>с.Тамбовка</w:t>
            </w:r>
          </w:p>
        </w:tc>
      </w:tr>
    </w:tbl>
    <w:p w:rsidR="00D36A90" w:rsidRDefault="00D36A90" w:rsidP="00ED5244"/>
    <w:p w:rsidR="00D36A90" w:rsidRDefault="00D36A90" w:rsidP="00ED5244"/>
    <w:p w:rsidR="00D36A90" w:rsidRDefault="00D36A90" w:rsidP="00D15F0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внесении изменений в постановление </w:t>
      </w:r>
    </w:p>
    <w:p w:rsidR="00D36A90" w:rsidRDefault="00D36A90" w:rsidP="00D15F0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главы Тамбовского района от 31.10.2015  </w:t>
      </w:r>
    </w:p>
    <w:p w:rsidR="00D36A90" w:rsidRDefault="00D36A90" w:rsidP="00D15F0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№1363</w:t>
      </w:r>
    </w:p>
    <w:p w:rsidR="00D36A90" w:rsidRPr="00ED5244" w:rsidRDefault="00D36A90" w:rsidP="00ED5244">
      <w:pPr>
        <w:jc w:val="both"/>
        <w:rPr>
          <w:color w:val="000000"/>
          <w:sz w:val="28"/>
          <w:szCs w:val="28"/>
        </w:rPr>
      </w:pPr>
    </w:p>
    <w:p w:rsidR="00D36A90" w:rsidRPr="00FA13B0" w:rsidRDefault="00D36A90" w:rsidP="00B822F7">
      <w:pPr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протокола заседания рабочей группы по координации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готовки и проведения информационно-пропагандистских мероприятий в св</w:t>
      </w:r>
      <w:r>
        <w:rPr>
          <w:sz w:val="28"/>
          <w:szCs w:val="28"/>
        </w:rPr>
        <w:t>я</w:t>
      </w:r>
      <w:r>
        <w:rPr>
          <w:sz w:val="28"/>
          <w:szCs w:val="28"/>
        </w:rPr>
        <w:t>зи с памятными датами военной истории Отечества Российского организац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онного комитета «Победа» от 19.12.2014 № 6-к</w:t>
      </w:r>
    </w:p>
    <w:p w:rsidR="00D36A90" w:rsidRPr="00FA13B0" w:rsidRDefault="00D36A90" w:rsidP="00B822F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 </w:t>
      </w:r>
      <w:r w:rsidRPr="00FA13B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FA13B0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FA13B0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FA13B0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FA13B0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FA13B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FA13B0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FA13B0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FA13B0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Pr="00FA13B0">
        <w:rPr>
          <w:b/>
          <w:sz w:val="28"/>
          <w:szCs w:val="28"/>
        </w:rPr>
        <w:t>ю:</w:t>
      </w:r>
    </w:p>
    <w:p w:rsidR="00D36A90" w:rsidRPr="00ED5244" w:rsidRDefault="00D36A90" w:rsidP="006F57A9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1.Внести дополнение в заголовок постановления главы района от 31.10.2014 № 1363, дополнив его после слов «в </w:t>
      </w:r>
      <w:r>
        <w:rPr>
          <w:color w:val="000000"/>
          <w:sz w:val="28"/>
          <w:szCs w:val="28"/>
        </w:rPr>
        <w:t>Великой Отечественной во</w:t>
      </w:r>
      <w:r>
        <w:rPr>
          <w:color w:val="000000"/>
          <w:sz w:val="28"/>
          <w:szCs w:val="28"/>
        </w:rPr>
        <w:t>й</w:t>
      </w:r>
      <w:r>
        <w:rPr>
          <w:color w:val="000000"/>
          <w:sz w:val="28"/>
          <w:szCs w:val="28"/>
        </w:rPr>
        <w:t>не 1941-1945годов» словами «и памятным датам военной истории Отечес</w:t>
      </w:r>
      <w:r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ва».</w:t>
      </w:r>
    </w:p>
    <w:p w:rsidR="00D36A90" w:rsidRPr="00ED5244" w:rsidRDefault="00D36A90" w:rsidP="004609DA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 Внести дополнения и изменения в</w:t>
      </w:r>
      <w:r w:rsidRPr="00E2503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постановление главы Тамбовск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го района от 31.10.2015 № 1363 «О подготовке  и проведении мероприятий, посвященных 70-летию Победы в Великой Отечественной войне 1941-1945 годов», изложив его в новой редакции, согласно приложениям № 1 и № 2.</w:t>
      </w:r>
    </w:p>
    <w:p w:rsidR="00D36A90" w:rsidRDefault="00D36A90" w:rsidP="006F57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</w:t>
      </w:r>
      <w:r w:rsidRPr="00FA13B0">
        <w:rPr>
          <w:sz w:val="28"/>
          <w:szCs w:val="28"/>
        </w:rPr>
        <w:t xml:space="preserve"> исполнением постановления возложить на заместителя главы Администрации района по социальным вопросам С.М. Пашкину.</w:t>
      </w:r>
    </w:p>
    <w:p w:rsidR="00D36A90" w:rsidRDefault="00D36A90" w:rsidP="009666D0">
      <w:pPr>
        <w:jc w:val="both"/>
        <w:rPr>
          <w:sz w:val="28"/>
          <w:szCs w:val="28"/>
        </w:rPr>
      </w:pPr>
    </w:p>
    <w:p w:rsidR="00D36A90" w:rsidRDefault="00D36A90" w:rsidP="009666D0">
      <w:pPr>
        <w:jc w:val="both"/>
        <w:rPr>
          <w:sz w:val="28"/>
          <w:szCs w:val="28"/>
        </w:rPr>
      </w:pPr>
    </w:p>
    <w:p w:rsidR="00D36A90" w:rsidRDefault="00D36A90" w:rsidP="009666D0">
      <w:pPr>
        <w:jc w:val="both"/>
        <w:rPr>
          <w:sz w:val="28"/>
          <w:szCs w:val="28"/>
        </w:rPr>
      </w:pPr>
    </w:p>
    <w:p w:rsidR="00D36A90" w:rsidRPr="009666D0" w:rsidRDefault="00D36A90" w:rsidP="009666D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Н.Н. Змушко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36A90" w:rsidRPr="007C18F9" w:rsidRDefault="00D36A90" w:rsidP="007C18F9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D36A90" w:rsidRPr="007C18F9" w:rsidRDefault="00D36A90">
      <w:pPr>
        <w:rPr>
          <w:b/>
          <w:sz w:val="28"/>
          <w:szCs w:val="28"/>
        </w:rPr>
      </w:pPr>
    </w:p>
    <w:p w:rsidR="00D36A90" w:rsidRPr="007C18F9" w:rsidRDefault="00D36A90">
      <w:pPr>
        <w:rPr>
          <w:sz w:val="28"/>
          <w:szCs w:val="28"/>
        </w:rPr>
      </w:pPr>
    </w:p>
    <w:p w:rsidR="00D36A90" w:rsidRPr="007C18F9" w:rsidRDefault="00D36A90">
      <w:pPr>
        <w:rPr>
          <w:sz w:val="28"/>
          <w:szCs w:val="28"/>
        </w:rPr>
      </w:pPr>
    </w:p>
    <w:p w:rsidR="00D36A90" w:rsidRDefault="00D36A90"/>
    <w:p w:rsidR="00D36A90" w:rsidRDefault="00D36A90"/>
    <w:p w:rsidR="00D36A90" w:rsidRDefault="00D36A90" w:rsidP="006518A7">
      <w:pPr>
        <w:tabs>
          <w:tab w:val="left" w:pos="6465"/>
        </w:tabs>
      </w:pPr>
    </w:p>
    <w:p w:rsidR="00D36A90" w:rsidRPr="009666D0" w:rsidRDefault="00D36A90" w:rsidP="006518A7">
      <w:pPr>
        <w:tabs>
          <w:tab w:val="left" w:pos="6465"/>
        </w:tabs>
      </w:pPr>
      <w:r>
        <w:rPr>
          <w:sz w:val="28"/>
          <w:szCs w:val="28"/>
        </w:rPr>
        <w:t xml:space="preserve">                                                                                      Приложение №1              </w:t>
      </w:r>
    </w:p>
    <w:p w:rsidR="00D36A90" w:rsidRPr="007F05B3" w:rsidRDefault="00D36A90" w:rsidP="006518A7">
      <w:pPr>
        <w:tabs>
          <w:tab w:val="left" w:pos="646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к </w:t>
      </w:r>
      <w:r w:rsidRPr="007F05B3">
        <w:rPr>
          <w:sz w:val="28"/>
          <w:szCs w:val="28"/>
        </w:rPr>
        <w:t>постановлению главы</w:t>
      </w:r>
    </w:p>
    <w:p w:rsidR="00D36A90" w:rsidRPr="007F05B3" w:rsidRDefault="00D36A90" w:rsidP="006518A7">
      <w:pPr>
        <w:tabs>
          <w:tab w:val="left" w:pos="646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r w:rsidRPr="007F05B3">
        <w:rPr>
          <w:sz w:val="28"/>
          <w:szCs w:val="28"/>
        </w:rPr>
        <w:t>Тамбовского района</w:t>
      </w:r>
    </w:p>
    <w:p w:rsidR="00D36A90" w:rsidRPr="007F05B3" w:rsidRDefault="00D36A90" w:rsidP="006518A7">
      <w:pPr>
        <w:tabs>
          <w:tab w:val="left" w:pos="646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от 20.02.2015 </w:t>
      </w:r>
      <w:r w:rsidRPr="007F05B3">
        <w:rPr>
          <w:sz w:val="28"/>
          <w:szCs w:val="28"/>
        </w:rPr>
        <w:t>№</w:t>
      </w:r>
      <w:r>
        <w:rPr>
          <w:sz w:val="28"/>
          <w:szCs w:val="28"/>
        </w:rPr>
        <w:t xml:space="preserve"> 171</w:t>
      </w:r>
    </w:p>
    <w:p w:rsidR="00D36A90" w:rsidRDefault="00D36A90" w:rsidP="006518A7">
      <w:pPr>
        <w:tabs>
          <w:tab w:val="left" w:pos="6465"/>
        </w:tabs>
      </w:pPr>
    </w:p>
    <w:p w:rsidR="00D36A90" w:rsidRDefault="00D36A90" w:rsidP="006518A7">
      <w:pPr>
        <w:tabs>
          <w:tab w:val="left" w:pos="6465"/>
        </w:tabs>
        <w:jc w:val="center"/>
        <w:rPr>
          <w:sz w:val="28"/>
          <w:szCs w:val="28"/>
        </w:rPr>
      </w:pPr>
      <w:r w:rsidRPr="006518A7">
        <w:rPr>
          <w:sz w:val="28"/>
          <w:szCs w:val="28"/>
        </w:rPr>
        <w:t xml:space="preserve">Состав </w:t>
      </w:r>
    </w:p>
    <w:p w:rsidR="00D36A90" w:rsidRDefault="00D36A90" w:rsidP="006518A7">
      <w:pPr>
        <w:tabs>
          <w:tab w:val="left" w:pos="6465"/>
        </w:tabs>
        <w:jc w:val="center"/>
        <w:rPr>
          <w:sz w:val="28"/>
          <w:szCs w:val="28"/>
        </w:rPr>
      </w:pPr>
      <w:r w:rsidRPr="00FA13B0">
        <w:rPr>
          <w:sz w:val="28"/>
          <w:szCs w:val="28"/>
        </w:rPr>
        <w:t>организационного комитета по подготовке и проведению мероприятий, п</w:t>
      </w:r>
      <w:r w:rsidRPr="00FA13B0">
        <w:rPr>
          <w:sz w:val="28"/>
          <w:szCs w:val="28"/>
        </w:rPr>
        <w:t>о</w:t>
      </w:r>
      <w:r w:rsidRPr="00FA13B0">
        <w:rPr>
          <w:sz w:val="28"/>
          <w:szCs w:val="28"/>
        </w:rPr>
        <w:t>священных 70-летию Победы в Великой Отечественной войне</w:t>
      </w:r>
    </w:p>
    <w:p w:rsidR="00D36A90" w:rsidRDefault="00D36A90" w:rsidP="006518A7">
      <w:pPr>
        <w:tabs>
          <w:tab w:val="left" w:pos="646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1941-1945 годов</w:t>
      </w:r>
      <w:r w:rsidRPr="00C44DD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 памятным датам военной истории Отечества</w:t>
      </w:r>
    </w:p>
    <w:p w:rsidR="00D36A90" w:rsidRDefault="00D36A90" w:rsidP="006518A7">
      <w:pPr>
        <w:tabs>
          <w:tab w:val="left" w:pos="6465"/>
        </w:tabs>
        <w:jc w:val="both"/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4785"/>
        <w:gridCol w:w="4785"/>
      </w:tblGrid>
      <w:tr w:rsidR="00D36A90" w:rsidRPr="006518A7" w:rsidTr="00116886">
        <w:tc>
          <w:tcPr>
            <w:tcW w:w="4785" w:type="dxa"/>
          </w:tcPr>
          <w:p w:rsidR="00D36A90" w:rsidRDefault="00D36A90" w:rsidP="006518A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Змушко</w:t>
            </w:r>
          </w:p>
          <w:p w:rsidR="00D36A90" w:rsidRPr="006518A7" w:rsidRDefault="00D36A90" w:rsidP="006518A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Николай Николаевич</w:t>
            </w:r>
          </w:p>
        </w:tc>
        <w:tc>
          <w:tcPr>
            <w:tcW w:w="4785" w:type="dxa"/>
          </w:tcPr>
          <w:p w:rsidR="00D36A90" w:rsidRPr="006518A7" w:rsidRDefault="00D36A90" w:rsidP="006518A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Глава Тамбовского района, </w:t>
            </w:r>
            <w:r w:rsidRPr="006518A7">
              <w:rPr>
                <w:sz w:val="28"/>
                <w:szCs w:val="28"/>
              </w:rPr>
              <w:t>предс</w:t>
            </w:r>
            <w:r w:rsidRPr="006518A7">
              <w:rPr>
                <w:sz w:val="28"/>
                <w:szCs w:val="28"/>
              </w:rPr>
              <w:t>е</w:t>
            </w:r>
            <w:r w:rsidRPr="006518A7">
              <w:rPr>
                <w:sz w:val="28"/>
                <w:szCs w:val="28"/>
              </w:rPr>
              <w:t>датель</w:t>
            </w:r>
            <w:r>
              <w:rPr>
                <w:sz w:val="28"/>
                <w:szCs w:val="28"/>
              </w:rPr>
              <w:t xml:space="preserve"> организационного комитета</w:t>
            </w:r>
          </w:p>
        </w:tc>
      </w:tr>
      <w:tr w:rsidR="00D36A90" w:rsidRPr="006518A7" w:rsidTr="00116886">
        <w:tc>
          <w:tcPr>
            <w:tcW w:w="4785" w:type="dxa"/>
          </w:tcPr>
          <w:p w:rsidR="00D36A90" w:rsidRDefault="00D36A90" w:rsidP="006518A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Пашкина </w:t>
            </w:r>
          </w:p>
          <w:p w:rsidR="00D36A90" w:rsidRPr="006518A7" w:rsidRDefault="00D36A90" w:rsidP="006518A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Михайловна</w:t>
            </w:r>
          </w:p>
        </w:tc>
        <w:tc>
          <w:tcPr>
            <w:tcW w:w="4785" w:type="dxa"/>
          </w:tcPr>
          <w:p w:rsidR="00D36A90" w:rsidRPr="006518A7" w:rsidRDefault="00D36A90" w:rsidP="00B009CB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главы Администрации района по социальным вопросам,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меститель председателя </w:t>
            </w:r>
          </w:p>
        </w:tc>
      </w:tr>
      <w:tr w:rsidR="00D36A90" w:rsidRPr="006518A7" w:rsidTr="00116886">
        <w:tc>
          <w:tcPr>
            <w:tcW w:w="4785" w:type="dxa"/>
          </w:tcPr>
          <w:p w:rsidR="00D36A90" w:rsidRDefault="00D36A90" w:rsidP="006518A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Шамсутдинова </w:t>
            </w:r>
          </w:p>
          <w:p w:rsidR="00D36A90" w:rsidRPr="006518A7" w:rsidRDefault="00D36A90" w:rsidP="006518A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Ясовеевна</w:t>
            </w:r>
          </w:p>
        </w:tc>
        <w:tc>
          <w:tcPr>
            <w:tcW w:w="4785" w:type="dxa"/>
          </w:tcPr>
          <w:p w:rsidR="00D36A90" w:rsidRPr="006518A7" w:rsidRDefault="00D36A90" w:rsidP="00B07049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главный специалист отдела экон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мики и труда Администрации района, секретарь </w:t>
            </w:r>
          </w:p>
        </w:tc>
      </w:tr>
      <w:tr w:rsidR="00D36A90" w:rsidRPr="006518A7" w:rsidTr="00116886">
        <w:tc>
          <w:tcPr>
            <w:tcW w:w="9570" w:type="dxa"/>
            <w:gridSpan w:val="2"/>
          </w:tcPr>
          <w:p w:rsidR="00D36A90" w:rsidRDefault="00D36A90" w:rsidP="006518A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</w:p>
          <w:p w:rsidR="00D36A90" w:rsidRDefault="00D36A90" w:rsidP="006518A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организационного комитета:</w:t>
            </w:r>
          </w:p>
          <w:p w:rsidR="00D36A90" w:rsidRPr="006518A7" w:rsidRDefault="00D36A90" w:rsidP="006518A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</w:p>
        </w:tc>
      </w:tr>
      <w:tr w:rsidR="00D36A90" w:rsidRPr="006518A7" w:rsidTr="00116886">
        <w:tc>
          <w:tcPr>
            <w:tcW w:w="4785" w:type="dxa"/>
          </w:tcPr>
          <w:p w:rsidR="00D36A90" w:rsidRDefault="00D36A90" w:rsidP="006518A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Булыгин</w:t>
            </w:r>
          </w:p>
          <w:p w:rsidR="00D36A90" w:rsidRPr="006518A7" w:rsidRDefault="00D36A90" w:rsidP="006518A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Виталий Владимирович</w:t>
            </w:r>
          </w:p>
        </w:tc>
        <w:tc>
          <w:tcPr>
            <w:tcW w:w="4785" w:type="dxa"/>
          </w:tcPr>
          <w:p w:rsidR="00D36A90" w:rsidRDefault="00D36A90" w:rsidP="006518A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отдела образования</w:t>
            </w:r>
          </w:p>
          <w:p w:rsidR="00D36A90" w:rsidRPr="006518A7" w:rsidRDefault="00D36A90" w:rsidP="006518A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района</w:t>
            </w:r>
          </w:p>
        </w:tc>
      </w:tr>
      <w:tr w:rsidR="00D36A90" w:rsidRPr="006518A7" w:rsidTr="00116886">
        <w:tc>
          <w:tcPr>
            <w:tcW w:w="4785" w:type="dxa"/>
          </w:tcPr>
          <w:p w:rsidR="00D36A90" w:rsidRDefault="00D36A90" w:rsidP="006518A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Бредюк</w:t>
            </w:r>
          </w:p>
          <w:p w:rsidR="00D36A90" w:rsidRDefault="00D36A90" w:rsidP="006518A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Нина Николаевна</w:t>
            </w:r>
          </w:p>
        </w:tc>
        <w:tc>
          <w:tcPr>
            <w:tcW w:w="4785" w:type="dxa"/>
          </w:tcPr>
          <w:p w:rsidR="00D36A90" w:rsidRDefault="00D36A90" w:rsidP="006518A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главный врач ГБУЗ АО «Тамбо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ская больница» (по согласованию)</w:t>
            </w:r>
          </w:p>
        </w:tc>
      </w:tr>
      <w:tr w:rsidR="00D36A90" w:rsidRPr="006518A7" w:rsidTr="00116886">
        <w:tc>
          <w:tcPr>
            <w:tcW w:w="4785" w:type="dxa"/>
          </w:tcPr>
          <w:p w:rsidR="00D36A90" w:rsidRDefault="00D36A90" w:rsidP="006518A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Евсеева</w:t>
            </w:r>
          </w:p>
          <w:p w:rsidR="00D36A90" w:rsidRPr="006518A7" w:rsidRDefault="00D36A90" w:rsidP="006518A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Семеновна</w:t>
            </w:r>
          </w:p>
        </w:tc>
        <w:tc>
          <w:tcPr>
            <w:tcW w:w="4785" w:type="dxa"/>
          </w:tcPr>
          <w:p w:rsidR="00D36A90" w:rsidRPr="006518A7" w:rsidRDefault="00D36A90" w:rsidP="006518A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главы Администрации района по экономике и финансам –начальник финансового управления Администрации района</w:t>
            </w:r>
          </w:p>
        </w:tc>
      </w:tr>
      <w:tr w:rsidR="00D36A90" w:rsidRPr="006518A7" w:rsidTr="00116886">
        <w:tc>
          <w:tcPr>
            <w:tcW w:w="4785" w:type="dxa"/>
          </w:tcPr>
          <w:p w:rsidR="00D36A90" w:rsidRDefault="00D36A90" w:rsidP="006518A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Злобин</w:t>
            </w:r>
          </w:p>
          <w:p w:rsidR="00D36A90" w:rsidRPr="006518A7" w:rsidRDefault="00D36A90" w:rsidP="006518A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Васильевич</w:t>
            </w:r>
          </w:p>
        </w:tc>
        <w:tc>
          <w:tcPr>
            <w:tcW w:w="4785" w:type="dxa"/>
          </w:tcPr>
          <w:p w:rsidR="00D36A90" w:rsidRPr="006518A7" w:rsidRDefault="00D36A90" w:rsidP="006518A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глава Тамбовского сельсовета</w:t>
            </w:r>
          </w:p>
        </w:tc>
      </w:tr>
      <w:tr w:rsidR="00D36A90" w:rsidRPr="006518A7" w:rsidTr="00116886">
        <w:tc>
          <w:tcPr>
            <w:tcW w:w="4785" w:type="dxa"/>
          </w:tcPr>
          <w:p w:rsidR="00D36A90" w:rsidRDefault="00D36A90" w:rsidP="006518A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Кулик </w:t>
            </w:r>
          </w:p>
          <w:p w:rsidR="00D36A90" w:rsidRDefault="00D36A90" w:rsidP="006518A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Любовь Николаевна</w:t>
            </w:r>
          </w:p>
        </w:tc>
        <w:tc>
          <w:tcPr>
            <w:tcW w:w="4785" w:type="dxa"/>
          </w:tcPr>
          <w:p w:rsidR="00D36A90" w:rsidRDefault="00D36A90" w:rsidP="006518A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главный редактор газеты «Аму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ский Маяк» ( по согласованию)</w:t>
            </w:r>
          </w:p>
        </w:tc>
      </w:tr>
      <w:tr w:rsidR="00D36A90" w:rsidRPr="006518A7" w:rsidTr="00116886">
        <w:tc>
          <w:tcPr>
            <w:tcW w:w="4785" w:type="dxa"/>
          </w:tcPr>
          <w:p w:rsidR="00D36A90" w:rsidRDefault="00D36A90" w:rsidP="006518A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Лобова </w:t>
            </w:r>
          </w:p>
          <w:p w:rsidR="00D36A90" w:rsidRPr="006518A7" w:rsidRDefault="00D36A90" w:rsidP="006518A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Любовь Николаевна</w:t>
            </w:r>
          </w:p>
        </w:tc>
        <w:tc>
          <w:tcPr>
            <w:tcW w:w="4785" w:type="dxa"/>
          </w:tcPr>
          <w:p w:rsidR="00D36A90" w:rsidRPr="006518A7" w:rsidRDefault="00D36A90" w:rsidP="006518A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организационного отдела Администрации района</w:t>
            </w:r>
          </w:p>
        </w:tc>
      </w:tr>
      <w:tr w:rsidR="00D36A90" w:rsidRPr="006518A7" w:rsidTr="00116886">
        <w:tc>
          <w:tcPr>
            <w:tcW w:w="4785" w:type="dxa"/>
          </w:tcPr>
          <w:p w:rsidR="00D36A90" w:rsidRDefault="00D36A90" w:rsidP="006518A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Лобынцев </w:t>
            </w:r>
          </w:p>
          <w:p w:rsidR="00D36A90" w:rsidRDefault="00D36A90" w:rsidP="006518A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Валентинович</w:t>
            </w:r>
          </w:p>
        </w:tc>
        <w:tc>
          <w:tcPr>
            <w:tcW w:w="4785" w:type="dxa"/>
          </w:tcPr>
          <w:p w:rsidR="00D36A90" w:rsidRPr="00523FC7" w:rsidRDefault="00D36A90" w:rsidP="00523FC7">
            <w:pPr>
              <w:ind w:right="-108"/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8"/>
                <w:szCs w:val="28"/>
              </w:rPr>
              <w:t xml:space="preserve">- начальник отдела </w:t>
            </w:r>
            <w:r w:rsidRPr="00C047A5">
              <w:rPr>
                <w:sz w:val="28"/>
                <w:szCs w:val="28"/>
              </w:rPr>
              <w:t>военного комисс</w:t>
            </w:r>
            <w:r w:rsidRPr="00C047A5">
              <w:rPr>
                <w:sz w:val="28"/>
                <w:szCs w:val="28"/>
              </w:rPr>
              <w:t>а</w:t>
            </w:r>
            <w:r w:rsidRPr="00C047A5">
              <w:rPr>
                <w:sz w:val="28"/>
                <w:szCs w:val="28"/>
              </w:rPr>
              <w:t>риата Ам</w:t>
            </w:r>
            <w:r>
              <w:rPr>
                <w:sz w:val="28"/>
                <w:szCs w:val="28"/>
              </w:rPr>
              <w:t>урской  о</w:t>
            </w:r>
            <w:r w:rsidRPr="00C047A5">
              <w:rPr>
                <w:sz w:val="28"/>
                <w:szCs w:val="28"/>
              </w:rPr>
              <w:t>бл</w:t>
            </w:r>
            <w:r>
              <w:rPr>
                <w:sz w:val="28"/>
                <w:szCs w:val="28"/>
              </w:rPr>
              <w:t>асти по Тамбо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скому </w:t>
            </w:r>
            <w:r w:rsidRPr="00C047A5">
              <w:rPr>
                <w:sz w:val="28"/>
                <w:szCs w:val="28"/>
              </w:rPr>
              <w:t>и .Константиновскому районам</w:t>
            </w:r>
            <w:r>
              <w:rPr>
                <w:sz w:val="28"/>
                <w:szCs w:val="28"/>
              </w:rPr>
              <w:t xml:space="preserve"> ( по согласованию)</w:t>
            </w:r>
          </w:p>
        </w:tc>
      </w:tr>
      <w:tr w:rsidR="00D36A90" w:rsidRPr="006518A7" w:rsidTr="00116886">
        <w:tc>
          <w:tcPr>
            <w:tcW w:w="4785" w:type="dxa"/>
          </w:tcPr>
          <w:p w:rsidR="00D36A90" w:rsidRDefault="00D36A90" w:rsidP="00B822F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Нестерова </w:t>
            </w:r>
          </w:p>
          <w:p w:rsidR="00D36A90" w:rsidRDefault="00D36A90" w:rsidP="00B822F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Михайловна</w:t>
            </w:r>
          </w:p>
        </w:tc>
        <w:tc>
          <w:tcPr>
            <w:tcW w:w="4785" w:type="dxa"/>
          </w:tcPr>
          <w:p w:rsidR="00D36A90" w:rsidRDefault="00D36A90" w:rsidP="00B822F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ГКУ АО «Управление социальной защиты населения по Тамбовскому району»( по согласов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нию)</w:t>
            </w:r>
          </w:p>
        </w:tc>
      </w:tr>
      <w:tr w:rsidR="00D36A90" w:rsidRPr="00D911D5" w:rsidTr="00116886">
        <w:tc>
          <w:tcPr>
            <w:tcW w:w="4785" w:type="dxa"/>
          </w:tcPr>
          <w:p w:rsidR="00D36A90" w:rsidRPr="00D911D5" w:rsidRDefault="00D36A90" w:rsidP="006518A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 w:rsidRPr="00D911D5">
              <w:rPr>
                <w:sz w:val="28"/>
                <w:szCs w:val="28"/>
              </w:rPr>
              <w:t>Соболев</w:t>
            </w:r>
          </w:p>
          <w:p w:rsidR="00D36A90" w:rsidRPr="00D911D5" w:rsidRDefault="00D36A90" w:rsidP="006518A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 w:rsidRPr="00D911D5">
              <w:rPr>
                <w:sz w:val="28"/>
                <w:szCs w:val="28"/>
              </w:rPr>
              <w:t>Борис Геннадьевич</w:t>
            </w:r>
          </w:p>
        </w:tc>
        <w:tc>
          <w:tcPr>
            <w:tcW w:w="4785" w:type="dxa"/>
          </w:tcPr>
          <w:p w:rsidR="00D36A90" w:rsidRPr="00D911D5" w:rsidRDefault="00D36A90" w:rsidP="006518A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 w:rsidRPr="00D911D5">
              <w:rPr>
                <w:sz w:val="28"/>
                <w:szCs w:val="28"/>
              </w:rPr>
              <w:t>- председатель комитета по ФКС и МП Администрации района</w:t>
            </w:r>
          </w:p>
        </w:tc>
      </w:tr>
      <w:tr w:rsidR="00D36A90" w:rsidRPr="00D911D5" w:rsidTr="00116886">
        <w:tc>
          <w:tcPr>
            <w:tcW w:w="4785" w:type="dxa"/>
          </w:tcPr>
          <w:p w:rsidR="00D36A90" w:rsidRPr="00D911D5" w:rsidRDefault="00D36A90" w:rsidP="006518A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 w:rsidRPr="00D911D5">
              <w:rPr>
                <w:sz w:val="28"/>
                <w:szCs w:val="28"/>
              </w:rPr>
              <w:t xml:space="preserve">Суслова </w:t>
            </w:r>
          </w:p>
          <w:p w:rsidR="00D36A90" w:rsidRPr="00D911D5" w:rsidRDefault="00D36A90" w:rsidP="006518A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 w:rsidRPr="00D911D5">
              <w:rPr>
                <w:sz w:val="28"/>
                <w:szCs w:val="28"/>
              </w:rPr>
              <w:t>Альбина Григорьевна</w:t>
            </w:r>
          </w:p>
        </w:tc>
        <w:tc>
          <w:tcPr>
            <w:tcW w:w="4785" w:type="dxa"/>
          </w:tcPr>
          <w:p w:rsidR="00D36A90" w:rsidRPr="00D911D5" w:rsidRDefault="00D36A90" w:rsidP="001F7458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 w:rsidRPr="00D911D5">
              <w:rPr>
                <w:sz w:val="28"/>
                <w:szCs w:val="28"/>
              </w:rPr>
              <w:t>- председатель районного отделения общероссийской общественной орг</w:t>
            </w:r>
            <w:r w:rsidRPr="00D911D5">
              <w:rPr>
                <w:sz w:val="28"/>
                <w:szCs w:val="28"/>
              </w:rPr>
              <w:t>а</w:t>
            </w:r>
            <w:r w:rsidRPr="00D911D5">
              <w:rPr>
                <w:sz w:val="28"/>
                <w:szCs w:val="28"/>
              </w:rPr>
              <w:t>низации «Союз пенсионеров России» ( по согласованию )</w:t>
            </w:r>
          </w:p>
        </w:tc>
      </w:tr>
      <w:tr w:rsidR="00D36A90" w:rsidRPr="00D911D5" w:rsidTr="00116886">
        <w:tc>
          <w:tcPr>
            <w:tcW w:w="4785" w:type="dxa"/>
          </w:tcPr>
          <w:p w:rsidR="00D36A90" w:rsidRPr="00D911D5" w:rsidRDefault="00D36A90" w:rsidP="006518A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 w:rsidRPr="00D911D5">
              <w:rPr>
                <w:sz w:val="28"/>
                <w:szCs w:val="28"/>
              </w:rPr>
              <w:t xml:space="preserve">Турулин </w:t>
            </w:r>
          </w:p>
          <w:p w:rsidR="00D36A90" w:rsidRPr="00D911D5" w:rsidRDefault="00D36A90" w:rsidP="006518A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 w:rsidRPr="00D911D5">
              <w:rPr>
                <w:sz w:val="28"/>
                <w:szCs w:val="28"/>
              </w:rPr>
              <w:t>Николай Алексеевич</w:t>
            </w:r>
          </w:p>
        </w:tc>
        <w:tc>
          <w:tcPr>
            <w:tcW w:w="4785" w:type="dxa"/>
          </w:tcPr>
          <w:p w:rsidR="00D36A90" w:rsidRPr="00D911D5" w:rsidRDefault="00D36A90" w:rsidP="006518A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 w:rsidRPr="00D911D5">
              <w:rPr>
                <w:sz w:val="28"/>
                <w:szCs w:val="28"/>
              </w:rPr>
              <w:t>- начальник архитектурно-строительного отдела Администр</w:t>
            </w:r>
            <w:r w:rsidRPr="00D911D5">
              <w:rPr>
                <w:sz w:val="28"/>
                <w:szCs w:val="28"/>
              </w:rPr>
              <w:t>а</w:t>
            </w:r>
            <w:r w:rsidRPr="00D911D5">
              <w:rPr>
                <w:sz w:val="28"/>
                <w:szCs w:val="28"/>
              </w:rPr>
              <w:t>ции района</w:t>
            </w:r>
          </w:p>
        </w:tc>
      </w:tr>
      <w:tr w:rsidR="00D36A90" w:rsidRPr="00D911D5" w:rsidTr="00116886">
        <w:tc>
          <w:tcPr>
            <w:tcW w:w="4785" w:type="dxa"/>
          </w:tcPr>
          <w:p w:rsidR="00D36A90" w:rsidRPr="00D911D5" w:rsidRDefault="00D36A90" w:rsidP="006518A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 w:rsidRPr="00D911D5">
              <w:rPr>
                <w:sz w:val="28"/>
                <w:szCs w:val="28"/>
              </w:rPr>
              <w:t>Чуян</w:t>
            </w:r>
          </w:p>
          <w:p w:rsidR="00D36A90" w:rsidRPr="00D911D5" w:rsidRDefault="00D36A90" w:rsidP="006518A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 w:rsidRPr="00D911D5">
              <w:rPr>
                <w:sz w:val="28"/>
                <w:szCs w:val="28"/>
              </w:rPr>
              <w:t>Владимир Александрович</w:t>
            </w:r>
          </w:p>
        </w:tc>
        <w:tc>
          <w:tcPr>
            <w:tcW w:w="4785" w:type="dxa"/>
          </w:tcPr>
          <w:p w:rsidR="00D36A90" w:rsidRPr="00D911D5" w:rsidRDefault="00D36A90" w:rsidP="007F05B3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 w:rsidRPr="00D911D5">
              <w:rPr>
                <w:sz w:val="28"/>
                <w:szCs w:val="28"/>
              </w:rPr>
              <w:t>- председатель районного Совета в</w:t>
            </w:r>
            <w:r w:rsidRPr="00D911D5">
              <w:rPr>
                <w:sz w:val="28"/>
                <w:szCs w:val="28"/>
              </w:rPr>
              <w:t>е</w:t>
            </w:r>
            <w:r w:rsidRPr="00D911D5">
              <w:rPr>
                <w:sz w:val="28"/>
                <w:szCs w:val="28"/>
              </w:rPr>
              <w:t>теранов (пенсионеров) войны, труда, правоохранительных органов и Во</w:t>
            </w:r>
            <w:r w:rsidRPr="00D911D5">
              <w:rPr>
                <w:sz w:val="28"/>
                <w:szCs w:val="28"/>
              </w:rPr>
              <w:t>о</w:t>
            </w:r>
            <w:r w:rsidRPr="00D911D5">
              <w:rPr>
                <w:sz w:val="28"/>
                <w:szCs w:val="28"/>
              </w:rPr>
              <w:t>руженных сил (по согласованию)</w:t>
            </w:r>
          </w:p>
        </w:tc>
      </w:tr>
      <w:tr w:rsidR="00D36A90" w:rsidRPr="00D911D5" w:rsidTr="00116886">
        <w:tc>
          <w:tcPr>
            <w:tcW w:w="4785" w:type="dxa"/>
          </w:tcPr>
          <w:p w:rsidR="00D36A90" w:rsidRPr="00D911D5" w:rsidRDefault="00D36A90" w:rsidP="006518A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 w:rsidRPr="00D911D5">
              <w:rPr>
                <w:sz w:val="28"/>
                <w:szCs w:val="28"/>
              </w:rPr>
              <w:t xml:space="preserve">Шабанов </w:t>
            </w:r>
          </w:p>
          <w:p w:rsidR="00D36A90" w:rsidRPr="00D911D5" w:rsidRDefault="00D36A90" w:rsidP="006518A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 w:rsidRPr="00D911D5">
              <w:rPr>
                <w:sz w:val="28"/>
                <w:szCs w:val="28"/>
              </w:rPr>
              <w:t>Константин Николаевич</w:t>
            </w:r>
          </w:p>
        </w:tc>
        <w:tc>
          <w:tcPr>
            <w:tcW w:w="4785" w:type="dxa"/>
          </w:tcPr>
          <w:p w:rsidR="00D36A90" w:rsidRPr="00D911D5" w:rsidRDefault="00D36A90" w:rsidP="00C44DDC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 w:rsidRPr="00D911D5">
              <w:rPr>
                <w:sz w:val="28"/>
                <w:szCs w:val="28"/>
              </w:rPr>
              <w:t>- начальник ОМВД России по Та</w:t>
            </w:r>
            <w:r w:rsidRPr="00D911D5">
              <w:rPr>
                <w:sz w:val="28"/>
                <w:szCs w:val="28"/>
              </w:rPr>
              <w:t>м</w:t>
            </w:r>
            <w:r w:rsidRPr="00D911D5">
              <w:rPr>
                <w:sz w:val="28"/>
                <w:szCs w:val="28"/>
              </w:rPr>
              <w:t>бовскому району Амурской области (по согласованию)</w:t>
            </w:r>
          </w:p>
        </w:tc>
      </w:tr>
      <w:tr w:rsidR="00D36A90" w:rsidRPr="00D911D5" w:rsidTr="00116886">
        <w:tc>
          <w:tcPr>
            <w:tcW w:w="4785" w:type="dxa"/>
          </w:tcPr>
          <w:p w:rsidR="00D36A90" w:rsidRPr="00D911D5" w:rsidRDefault="00D36A90" w:rsidP="00B822F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 w:rsidRPr="00D911D5">
              <w:rPr>
                <w:sz w:val="28"/>
                <w:szCs w:val="28"/>
              </w:rPr>
              <w:t>Штанько</w:t>
            </w:r>
          </w:p>
          <w:p w:rsidR="00D36A90" w:rsidRPr="00D911D5" w:rsidRDefault="00D36A90" w:rsidP="00B822F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 w:rsidRPr="00D911D5">
              <w:rPr>
                <w:sz w:val="28"/>
                <w:szCs w:val="28"/>
              </w:rPr>
              <w:t>Ирина Сергеевна</w:t>
            </w:r>
          </w:p>
        </w:tc>
        <w:tc>
          <w:tcPr>
            <w:tcW w:w="4785" w:type="dxa"/>
          </w:tcPr>
          <w:p w:rsidR="00D36A90" w:rsidRPr="00D911D5" w:rsidRDefault="00D36A90" w:rsidP="00B822F7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 w:rsidRPr="00D911D5">
              <w:rPr>
                <w:sz w:val="28"/>
                <w:szCs w:val="28"/>
              </w:rPr>
              <w:t>- начальник отдела культуры Адм</w:t>
            </w:r>
            <w:r w:rsidRPr="00D911D5">
              <w:rPr>
                <w:sz w:val="28"/>
                <w:szCs w:val="28"/>
              </w:rPr>
              <w:t>и</w:t>
            </w:r>
            <w:r w:rsidRPr="00D911D5">
              <w:rPr>
                <w:sz w:val="28"/>
                <w:szCs w:val="28"/>
              </w:rPr>
              <w:t>нистрации района</w:t>
            </w:r>
          </w:p>
        </w:tc>
      </w:tr>
    </w:tbl>
    <w:p w:rsidR="00D36A90" w:rsidRPr="00D911D5" w:rsidRDefault="00D36A90" w:rsidP="00E07603">
      <w:pPr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4785"/>
        <w:gridCol w:w="4785"/>
      </w:tblGrid>
      <w:tr w:rsidR="00D36A90" w:rsidRPr="00D911D5" w:rsidTr="004609DA">
        <w:tc>
          <w:tcPr>
            <w:tcW w:w="4785" w:type="dxa"/>
          </w:tcPr>
          <w:p w:rsidR="00D36A90" w:rsidRDefault="00D36A90" w:rsidP="004609DA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Ющенко</w:t>
            </w:r>
          </w:p>
          <w:p w:rsidR="00D36A90" w:rsidRDefault="00D36A90" w:rsidP="004609DA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Андреевна</w:t>
            </w:r>
          </w:p>
          <w:p w:rsidR="00D36A90" w:rsidRPr="00D911D5" w:rsidRDefault="00D36A90" w:rsidP="004609DA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D36A90" w:rsidRPr="00D911D5" w:rsidRDefault="00D36A90" w:rsidP="004609DA">
            <w:pPr>
              <w:tabs>
                <w:tab w:val="left" w:pos="6465"/>
              </w:tabs>
              <w:jc w:val="both"/>
              <w:rPr>
                <w:sz w:val="28"/>
                <w:szCs w:val="28"/>
              </w:rPr>
            </w:pPr>
            <w:r w:rsidRPr="00D911D5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и.о.</w:t>
            </w:r>
            <w:r w:rsidRPr="00D911D5">
              <w:rPr>
                <w:sz w:val="28"/>
                <w:szCs w:val="28"/>
              </w:rPr>
              <w:t>директор</w:t>
            </w:r>
            <w:r>
              <w:rPr>
                <w:sz w:val="28"/>
                <w:szCs w:val="28"/>
              </w:rPr>
              <w:t>а</w:t>
            </w:r>
            <w:r w:rsidRPr="00D911D5">
              <w:rPr>
                <w:sz w:val="28"/>
                <w:szCs w:val="28"/>
              </w:rPr>
              <w:t xml:space="preserve"> ГБУ АО «Тамбовский КЦСОН» ( по согласованию)</w:t>
            </w:r>
          </w:p>
        </w:tc>
      </w:tr>
    </w:tbl>
    <w:p w:rsidR="00D36A90" w:rsidRPr="00D911D5" w:rsidRDefault="00D36A90" w:rsidP="00E07603">
      <w:pPr>
        <w:rPr>
          <w:sz w:val="28"/>
          <w:szCs w:val="28"/>
        </w:rPr>
      </w:pPr>
    </w:p>
    <w:p w:rsidR="00D36A90" w:rsidRDefault="00D36A90" w:rsidP="00E07603">
      <w:pPr>
        <w:rPr>
          <w:sz w:val="28"/>
          <w:szCs w:val="28"/>
        </w:rPr>
      </w:pPr>
    </w:p>
    <w:p w:rsidR="00D36A90" w:rsidRDefault="00D36A90" w:rsidP="00E07603">
      <w:pPr>
        <w:rPr>
          <w:sz w:val="28"/>
          <w:szCs w:val="28"/>
        </w:rPr>
      </w:pPr>
    </w:p>
    <w:p w:rsidR="00D36A90" w:rsidRDefault="00D36A90" w:rsidP="00E07603">
      <w:pPr>
        <w:rPr>
          <w:sz w:val="28"/>
          <w:szCs w:val="28"/>
        </w:rPr>
      </w:pPr>
    </w:p>
    <w:p w:rsidR="00D36A90" w:rsidRDefault="00D36A90" w:rsidP="00E07603">
      <w:pPr>
        <w:rPr>
          <w:sz w:val="28"/>
          <w:szCs w:val="28"/>
        </w:rPr>
      </w:pPr>
    </w:p>
    <w:p w:rsidR="00D36A90" w:rsidRDefault="00D36A90" w:rsidP="00E07603">
      <w:pPr>
        <w:rPr>
          <w:sz w:val="28"/>
          <w:szCs w:val="28"/>
        </w:rPr>
      </w:pPr>
    </w:p>
    <w:p w:rsidR="00D36A90" w:rsidRDefault="00D36A90" w:rsidP="00E07603">
      <w:pPr>
        <w:rPr>
          <w:sz w:val="28"/>
          <w:szCs w:val="28"/>
        </w:rPr>
      </w:pPr>
    </w:p>
    <w:p w:rsidR="00D36A90" w:rsidRDefault="00D36A90" w:rsidP="00E07603">
      <w:pPr>
        <w:rPr>
          <w:sz w:val="28"/>
          <w:szCs w:val="28"/>
        </w:rPr>
      </w:pPr>
    </w:p>
    <w:p w:rsidR="00D36A90" w:rsidRDefault="00D36A90" w:rsidP="00E07603">
      <w:pPr>
        <w:rPr>
          <w:sz w:val="28"/>
          <w:szCs w:val="28"/>
        </w:rPr>
      </w:pPr>
    </w:p>
    <w:p w:rsidR="00D36A90" w:rsidRDefault="00D36A90" w:rsidP="00E07603">
      <w:pPr>
        <w:rPr>
          <w:sz w:val="28"/>
          <w:szCs w:val="28"/>
        </w:rPr>
      </w:pPr>
    </w:p>
    <w:p w:rsidR="00D36A90" w:rsidRDefault="00D36A90" w:rsidP="00E07603">
      <w:pPr>
        <w:rPr>
          <w:sz w:val="28"/>
          <w:szCs w:val="28"/>
        </w:rPr>
      </w:pPr>
    </w:p>
    <w:p w:rsidR="00D36A90" w:rsidRDefault="00D36A90" w:rsidP="00E07603">
      <w:pPr>
        <w:rPr>
          <w:sz w:val="28"/>
          <w:szCs w:val="28"/>
        </w:rPr>
      </w:pPr>
    </w:p>
    <w:p w:rsidR="00D36A90" w:rsidRDefault="00D36A90" w:rsidP="00E07603">
      <w:pPr>
        <w:rPr>
          <w:sz w:val="28"/>
          <w:szCs w:val="28"/>
        </w:rPr>
      </w:pPr>
    </w:p>
    <w:p w:rsidR="00D36A90" w:rsidRDefault="00D36A90" w:rsidP="00E07603">
      <w:pPr>
        <w:rPr>
          <w:sz w:val="28"/>
          <w:szCs w:val="28"/>
        </w:rPr>
      </w:pPr>
    </w:p>
    <w:p w:rsidR="00D36A90" w:rsidRDefault="00D36A90" w:rsidP="00E07603">
      <w:pPr>
        <w:rPr>
          <w:sz w:val="28"/>
          <w:szCs w:val="28"/>
        </w:rPr>
      </w:pPr>
    </w:p>
    <w:p w:rsidR="00D36A90" w:rsidRDefault="00D36A90" w:rsidP="00E07603">
      <w:pPr>
        <w:rPr>
          <w:sz w:val="28"/>
          <w:szCs w:val="28"/>
        </w:rPr>
      </w:pPr>
    </w:p>
    <w:p w:rsidR="00D36A90" w:rsidRDefault="00D36A90" w:rsidP="00E07603">
      <w:pPr>
        <w:rPr>
          <w:sz w:val="28"/>
          <w:szCs w:val="28"/>
        </w:rPr>
      </w:pPr>
    </w:p>
    <w:p w:rsidR="00D36A90" w:rsidRDefault="00D36A90" w:rsidP="00E07603">
      <w:pPr>
        <w:rPr>
          <w:sz w:val="28"/>
          <w:szCs w:val="28"/>
        </w:rPr>
      </w:pPr>
    </w:p>
    <w:p w:rsidR="00D36A90" w:rsidRDefault="00D36A90" w:rsidP="00E07603">
      <w:pPr>
        <w:rPr>
          <w:sz w:val="28"/>
          <w:szCs w:val="28"/>
        </w:rPr>
      </w:pPr>
    </w:p>
    <w:p w:rsidR="00D36A90" w:rsidRDefault="00D36A90" w:rsidP="00E07603">
      <w:pPr>
        <w:rPr>
          <w:sz w:val="28"/>
          <w:szCs w:val="28"/>
        </w:rPr>
      </w:pPr>
    </w:p>
    <w:p w:rsidR="00D36A90" w:rsidRDefault="00D36A90" w:rsidP="00E07603">
      <w:pPr>
        <w:rPr>
          <w:sz w:val="28"/>
          <w:szCs w:val="28"/>
        </w:rPr>
      </w:pPr>
    </w:p>
    <w:p w:rsidR="00D36A90" w:rsidRDefault="00D36A90" w:rsidP="00E07603">
      <w:pPr>
        <w:rPr>
          <w:sz w:val="28"/>
          <w:szCs w:val="28"/>
        </w:rPr>
      </w:pPr>
    </w:p>
    <w:p w:rsidR="00D36A90" w:rsidRDefault="00D36A90" w:rsidP="00165DC6">
      <w:pPr>
        <w:ind w:left="6096"/>
        <w:rPr>
          <w:sz w:val="28"/>
          <w:szCs w:val="28"/>
        </w:rPr>
      </w:pPr>
    </w:p>
    <w:p w:rsidR="00D36A90" w:rsidRDefault="00D36A90" w:rsidP="00165DC6">
      <w:pPr>
        <w:ind w:left="6096"/>
        <w:rPr>
          <w:sz w:val="28"/>
          <w:szCs w:val="28"/>
        </w:rPr>
      </w:pPr>
    </w:p>
    <w:p w:rsidR="00D36A90" w:rsidRDefault="00D36A90" w:rsidP="00165DC6">
      <w:pPr>
        <w:ind w:left="6096"/>
        <w:rPr>
          <w:sz w:val="28"/>
          <w:szCs w:val="28"/>
        </w:rPr>
      </w:pPr>
    </w:p>
    <w:p w:rsidR="00D36A90" w:rsidRPr="00506C72" w:rsidRDefault="00D36A90" w:rsidP="00165DC6">
      <w:pPr>
        <w:ind w:left="6096"/>
        <w:rPr>
          <w:sz w:val="28"/>
          <w:szCs w:val="28"/>
        </w:rPr>
      </w:pPr>
      <w:r w:rsidRPr="00506C72">
        <w:rPr>
          <w:sz w:val="28"/>
          <w:szCs w:val="28"/>
        </w:rPr>
        <w:t>Приложение №2</w:t>
      </w:r>
    </w:p>
    <w:p w:rsidR="00D36A90" w:rsidRPr="00506C72" w:rsidRDefault="00D36A90" w:rsidP="00165DC6">
      <w:pPr>
        <w:ind w:left="6096"/>
        <w:rPr>
          <w:sz w:val="28"/>
          <w:szCs w:val="28"/>
        </w:rPr>
      </w:pPr>
      <w:r w:rsidRPr="00506C72">
        <w:rPr>
          <w:sz w:val="28"/>
          <w:szCs w:val="28"/>
        </w:rPr>
        <w:t>к постановлению главы</w:t>
      </w:r>
    </w:p>
    <w:p w:rsidR="00D36A90" w:rsidRPr="00506C72" w:rsidRDefault="00D36A90" w:rsidP="00165DC6">
      <w:pPr>
        <w:ind w:left="6096"/>
        <w:rPr>
          <w:sz w:val="28"/>
          <w:szCs w:val="28"/>
        </w:rPr>
      </w:pPr>
      <w:r w:rsidRPr="00506C72">
        <w:rPr>
          <w:sz w:val="28"/>
          <w:szCs w:val="28"/>
        </w:rPr>
        <w:t>Тамбовского района</w:t>
      </w:r>
    </w:p>
    <w:p w:rsidR="00D36A90" w:rsidRPr="00506C72" w:rsidRDefault="00D36A90" w:rsidP="00165DC6">
      <w:pPr>
        <w:tabs>
          <w:tab w:val="left" w:pos="5955"/>
        </w:tabs>
        <w:ind w:left="6096"/>
        <w:rPr>
          <w:sz w:val="28"/>
          <w:szCs w:val="28"/>
        </w:rPr>
      </w:pPr>
      <w:r>
        <w:rPr>
          <w:sz w:val="28"/>
          <w:szCs w:val="28"/>
        </w:rPr>
        <w:t xml:space="preserve">от 20.02.2015 </w:t>
      </w:r>
      <w:r w:rsidRPr="00506C72">
        <w:rPr>
          <w:sz w:val="28"/>
          <w:szCs w:val="28"/>
        </w:rPr>
        <w:t>№</w:t>
      </w:r>
      <w:r>
        <w:rPr>
          <w:sz w:val="28"/>
          <w:szCs w:val="28"/>
        </w:rPr>
        <w:t xml:space="preserve"> 171             </w:t>
      </w:r>
    </w:p>
    <w:p w:rsidR="00D36A90" w:rsidRPr="00506C72" w:rsidRDefault="00D36A90" w:rsidP="00506C72">
      <w:pPr>
        <w:jc w:val="center"/>
        <w:rPr>
          <w:sz w:val="28"/>
          <w:szCs w:val="28"/>
        </w:rPr>
      </w:pPr>
    </w:p>
    <w:p w:rsidR="00D36A90" w:rsidRPr="00506C72" w:rsidRDefault="00D36A90" w:rsidP="00E07603">
      <w:pPr>
        <w:jc w:val="center"/>
        <w:rPr>
          <w:sz w:val="28"/>
          <w:szCs w:val="28"/>
        </w:rPr>
      </w:pPr>
      <w:r w:rsidRPr="00506C72">
        <w:rPr>
          <w:sz w:val="28"/>
          <w:szCs w:val="28"/>
        </w:rPr>
        <w:t>ПЛАН</w:t>
      </w:r>
    </w:p>
    <w:p w:rsidR="00D36A90" w:rsidRPr="00506C72" w:rsidRDefault="00D36A90" w:rsidP="00506C72">
      <w:pPr>
        <w:jc w:val="center"/>
        <w:rPr>
          <w:sz w:val="28"/>
          <w:szCs w:val="28"/>
        </w:rPr>
      </w:pPr>
      <w:r>
        <w:rPr>
          <w:sz w:val="28"/>
          <w:szCs w:val="28"/>
        </w:rPr>
        <w:t>подготовки и проведения</w:t>
      </w:r>
      <w:r w:rsidRPr="00506C72">
        <w:rPr>
          <w:sz w:val="28"/>
          <w:szCs w:val="28"/>
        </w:rPr>
        <w:t xml:space="preserve"> мероприятий,</w:t>
      </w:r>
    </w:p>
    <w:p w:rsidR="00D36A90" w:rsidRDefault="00D36A90" w:rsidP="00506C72">
      <w:pPr>
        <w:jc w:val="center"/>
        <w:rPr>
          <w:sz w:val="28"/>
          <w:szCs w:val="28"/>
        </w:rPr>
      </w:pPr>
      <w:r w:rsidRPr="00506C72">
        <w:rPr>
          <w:sz w:val="28"/>
          <w:szCs w:val="28"/>
        </w:rPr>
        <w:t xml:space="preserve">посвященных 70-летию Победы в Великой Отечественной войне </w:t>
      </w:r>
    </w:p>
    <w:p w:rsidR="00D36A90" w:rsidRPr="00506C72" w:rsidRDefault="00D36A90" w:rsidP="00506C72">
      <w:pPr>
        <w:jc w:val="center"/>
        <w:rPr>
          <w:sz w:val="28"/>
          <w:szCs w:val="28"/>
        </w:rPr>
      </w:pPr>
      <w:r w:rsidRPr="00506C72">
        <w:rPr>
          <w:sz w:val="28"/>
          <w:szCs w:val="28"/>
        </w:rPr>
        <w:t>1941-1945 годов</w:t>
      </w:r>
      <w:r w:rsidRPr="00C44DD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 памятным датам военной истории Отечества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"/>
        <w:gridCol w:w="636"/>
        <w:gridCol w:w="4434"/>
        <w:gridCol w:w="141"/>
        <w:gridCol w:w="1734"/>
        <w:gridCol w:w="2519"/>
      </w:tblGrid>
      <w:tr w:rsidR="00D36A90" w:rsidRPr="00CC0C25" w:rsidTr="00E07603">
        <w:tc>
          <w:tcPr>
            <w:tcW w:w="636" w:type="dxa"/>
            <w:gridSpan w:val="2"/>
          </w:tcPr>
          <w:p w:rsidR="00D36A90" w:rsidRPr="00CC0C25" w:rsidRDefault="00D36A90" w:rsidP="00506C72">
            <w:pPr>
              <w:jc w:val="center"/>
            </w:pPr>
            <w:r w:rsidRPr="00CC0C25">
              <w:t>№ п/п</w:t>
            </w:r>
          </w:p>
        </w:tc>
        <w:tc>
          <w:tcPr>
            <w:tcW w:w="4434" w:type="dxa"/>
          </w:tcPr>
          <w:p w:rsidR="00D36A90" w:rsidRPr="00CC0C25" w:rsidRDefault="00D36A90" w:rsidP="00506C72">
            <w:pPr>
              <w:jc w:val="center"/>
            </w:pPr>
            <w:r w:rsidRPr="00CC0C25">
              <w:t>Мероприятия</w:t>
            </w:r>
          </w:p>
        </w:tc>
        <w:tc>
          <w:tcPr>
            <w:tcW w:w="1875" w:type="dxa"/>
            <w:gridSpan w:val="2"/>
          </w:tcPr>
          <w:p w:rsidR="00D36A90" w:rsidRPr="00CC0C25" w:rsidRDefault="00D36A90" w:rsidP="00506C72">
            <w:pPr>
              <w:jc w:val="center"/>
            </w:pPr>
            <w:r w:rsidRPr="00CC0C25">
              <w:t>Сроки</w:t>
            </w:r>
          </w:p>
        </w:tc>
        <w:tc>
          <w:tcPr>
            <w:tcW w:w="2519" w:type="dxa"/>
          </w:tcPr>
          <w:p w:rsidR="00D36A90" w:rsidRPr="00CC0C25" w:rsidRDefault="00D36A90" w:rsidP="00506C72">
            <w:pPr>
              <w:jc w:val="center"/>
            </w:pPr>
            <w:r w:rsidRPr="00CC0C25">
              <w:t>Ответственные</w:t>
            </w:r>
          </w:p>
        </w:tc>
      </w:tr>
      <w:tr w:rsidR="00D36A90" w:rsidRPr="00CC0C25" w:rsidTr="00E07603">
        <w:tc>
          <w:tcPr>
            <w:tcW w:w="636" w:type="dxa"/>
            <w:gridSpan w:val="2"/>
          </w:tcPr>
          <w:p w:rsidR="00D36A90" w:rsidRPr="00CC0C25" w:rsidRDefault="00D36A90" w:rsidP="00506C72">
            <w:pPr>
              <w:jc w:val="center"/>
            </w:pPr>
            <w:r w:rsidRPr="00CC0C25">
              <w:t>1</w:t>
            </w:r>
          </w:p>
        </w:tc>
        <w:tc>
          <w:tcPr>
            <w:tcW w:w="4434" w:type="dxa"/>
          </w:tcPr>
          <w:p w:rsidR="00D36A90" w:rsidRPr="00CC0C25" w:rsidRDefault="00D36A90" w:rsidP="00506C72">
            <w:pPr>
              <w:jc w:val="center"/>
            </w:pPr>
            <w:r w:rsidRPr="00CC0C25">
              <w:t>2</w:t>
            </w:r>
          </w:p>
        </w:tc>
        <w:tc>
          <w:tcPr>
            <w:tcW w:w="1875" w:type="dxa"/>
            <w:gridSpan w:val="2"/>
          </w:tcPr>
          <w:p w:rsidR="00D36A90" w:rsidRPr="00CC0C25" w:rsidRDefault="00D36A90" w:rsidP="00506C72">
            <w:pPr>
              <w:jc w:val="center"/>
            </w:pPr>
            <w:r w:rsidRPr="00CC0C25">
              <w:t>3</w:t>
            </w:r>
          </w:p>
        </w:tc>
        <w:tc>
          <w:tcPr>
            <w:tcW w:w="2519" w:type="dxa"/>
          </w:tcPr>
          <w:p w:rsidR="00D36A90" w:rsidRPr="00CC0C25" w:rsidRDefault="00D36A90" w:rsidP="00506C72">
            <w:pPr>
              <w:jc w:val="center"/>
            </w:pPr>
            <w:r w:rsidRPr="00CC0C25">
              <w:t>4</w:t>
            </w:r>
          </w:p>
        </w:tc>
      </w:tr>
      <w:tr w:rsidR="00D36A90" w:rsidRPr="00CC0C25" w:rsidTr="00E07603">
        <w:tc>
          <w:tcPr>
            <w:tcW w:w="636" w:type="dxa"/>
            <w:gridSpan w:val="2"/>
          </w:tcPr>
          <w:p w:rsidR="00D36A90" w:rsidRPr="00CC0C25" w:rsidRDefault="00D36A90" w:rsidP="00506C72">
            <w:pPr>
              <w:jc w:val="center"/>
            </w:pPr>
            <w:r>
              <w:t>1.</w:t>
            </w:r>
          </w:p>
        </w:tc>
        <w:tc>
          <w:tcPr>
            <w:tcW w:w="4434" w:type="dxa"/>
          </w:tcPr>
          <w:p w:rsidR="00D36A90" w:rsidRPr="00CC0C25" w:rsidRDefault="00D36A90" w:rsidP="00506C72">
            <w:r w:rsidRPr="00CC0C25">
              <w:t>Организация и проведение медицинских осмотров участников и инвалидов Вел</w:t>
            </w:r>
            <w:r w:rsidRPr="00CC0C25">
              <w:t>и</w:t>
            </w:r>
            <w:r w:rsidRPr="00CC0C25">
              <w:t>кой Отечественной войны в Тамбовской поликлинике и на дому</w:t>
            </w:r>
          </w:p>
        </w:tc>
        <w:tc>
          <w:tcPr>
            <w:tcW w:w="1875" w:type="dxa"/>
            <w:gridSpan w:val="2"/>
          </w:tcPr>
          <w:p w:rsidR="00D36A90" w:rsidRPr="00CC0C25" w:rsidRDefault="00D36A90" w:rsidP="00506C72">
            <w:r w:rsidRPr="00CC0C25">
              <w:t>Апрель-май ежегодно</w:t>
            </w:r>
          </w:p>
        </w:tc>
        <w:tc>
          <w:tcPr>
            <w:tcW w:w="2519" w:type="dxa"/>
          </w:tcPr>
          <w:p w:rsidR="00D36A90" w:rsidRPr="00CC0C25" w:rsidRDefault="00D36A90" w:rsidP="00506C72">
            <w:r w:rsidRPr="00CC0C25">
              <w:t>ГБУЗ АО «Тамбо</w:t>
            </w:r>
            <w:r w:rsidRPr="00CC0C25">
              <w:t>в</w:t>
            </w:r>
            <w:r w:rsidRPr="00CC0C25">
              <w:t>ская больница» ( по согласованию)</w:t>
            </w:r>
          </w:p>
          <w:p w:rsidR="00D36A90" w:rsidRPr="00CC0C25" w:rsidRDefault="00D36A90" w:rsidP="00506C72">
            <w:r w:rsidRPr="00CC0C25">
              <w:t xml:space="preserve"> Главы сельсоветов </w:t>
            </w:r>
          </w:p>
        </w:tc>
      </w:tr>
      <w:tr w:rsidR="00D36A90" w:rsidRPr="00CC0C25" w:rsidTr="00E07603">
        <w:tc>
          <w:tcPr>
            <w:tcW w:w="636" w:type="dxa"/>
            <w:gridSpan w:val="2"/>
          </w:tcPr>
          <w:p w:rsidR="00D36A90" w:rsidRPr="00CC0C25" w:rsidRDefault="00D36A90" w:rsidP="00506C72">
            <w:pPr>
              <w:jc w:val="center"/>
            </w:pPr>
            <w:r>
              <w:t>2.</w:t>
            </w:r>
          </w:p>
        </w:tc>
        <w:tc>
          <w:tcPr>
            <w:tcW w:w="4434" w:type="dxa"/>
          </w:tcPr>
          <w:p w:rsidR="00D36A90" w:rsidRPr="00CC0C25" w:rsidRDefault="00D36A90" w:rsidP="00506C72">
            <w:r w:rsidRPr="00CC0C25">
              <w:t>Проведение проверки жилищных усл</w:t>
            </w:r>
            <w:r w:rsidRPr="00CC0C25">
              <w:t>о</w:t>
            </w:r>
            <w:r w:rsidRPr="00CC0C25">
              <w:t>вий и подготовка предложений о пров</w:t>
            </w:r>
            <w:r w:rsidRPr="00CC0C25">
              <w:t>е</w:t>
            </w:r>
            <w:r w:rsidRPr="00CC0C25">
              <w:t>дении капитального ремонта жилых п</w:t>
            </w:r>
            <w:r w:rsidRPr="00CC0C25">
              <w:t>о</w:t>
            </w:r>
            <w:r w:rsidRPr="00CC0C25">
              <w:t>мещений, в которых проживают инв</w:t>
            </w:r>
            <w:r w:rsidRPr="00CC0C25">
              <w:t>а</w:t>
            </w:r>
            <w:r w:rsidRPr="00CC0C25">
              <w:t>лиды и ветераны Великой Отечестве</w:t>
            </w:r>
            <w:r w:rsidRPr="00CC0C25">
              <w:t>н</w:t>
            </w:r>
            <w:r w:rsidRPr="00CC0C25">
              <w:t>ной войны 1941-1945 годов, не име</w:t>
            </w:r>
            <w:r w:rsidRPr="00CC0C25">
              <w:t>ю</w:t>
            </w:r>
            <w:r w:rsidRPr="00CC0C25">
              <w:t>щие оснований для обеспечения жильем в соответствии с Указом Президента  Российской Федерации от 07.08.2008 г. №174 «Об обеспечении жильем ветер</w:t>
            </w:r>
            <w:r w:rsidRPr="00CC0C25">
              <w:t>а</w:t>
            </w:r>
            <w:r w:rsidRPr="00CC0C25">
              <w:t>нов Великой Отечественной войны 1941-1945 годов»</w:t>
            </w:r>
          </w:p>
        </w:tc>
        <w:tc>
          <w:tcPr>
            <w:tcW w:w="1875" w:type="dxa"/>
            <w:gridSpan w:val="2"/>
          </w:tcPr>
          <w:p w:rsidR="00D36A90" w:rsidRPr="00CC0C25" w:rsidRDefault="00D36A90" w:rsidP="00506C72">
            <w:pPr>
              <w:jc w:val="center"/>
            </w:pPr>
            <w:r w:rsidRPr="00CC0C25">
              <w:t>Постоянно  (контроль: еж</w:t>
            </w:r>
            <w:r w:rsidRPr="00CC0C25">
              <w:t>е</w:t>
            </w:r>
            <w:r w:rsidRPr="00CC0C25">
              <w:t>квартально)</w:t>
            </w:r>
          </w:p>
        </w:tc>
        <w:tc>
          <w:tcPr>
            <w:tcW w:w="2519" w:type="dxa"/>
          </w:tcPr>
          <w:p w:rsidR="00D36A90" w:rsidRPr="00CC0C25" w:rsidRDefault="00D36A90" w:rsidP="00506C72">
            <w:r w:rsidRPr="00CC0C25">
              <w:t>Главы сельсоветов. ГКУ АО УСЗН  по Тамбовскому району,  архитектурно-строительный отдел, межведомственная комиссия по обслед</w:t>
            </w:r>
            <w:r w:rsidRPr="00CC0C25">
              <w:t>о</w:t>
            </w:r>
            <w:r w:rsidRPr="00CC0C25">
              <w:t>ванию условий жизни ветеранов Великой Отечественной во</w:t>
            </w:r>
            <w:r w:rsidRPr="00CC0C25">
              <w:t>й</w:t>
            </w:r>
            <w:r w:rsidRPr="00CC0C25">
              <w:t>ны, лиц, к ним пр</w:t>
            </w:r>
            <w:r w:rsidRPr="00CC0C25">
              <w:t>и</w:t>
            </w:r>
            <w:r w:rsidRPr="00CC0C25">
              <w:t>равненным, членов семей погибших (умерших) участн</w:t>
            </w:r>
            <w:r w:rsidRPr="00CC0C25">
              <w:t>и</w:t>
            </w:r>
            <w:r w:rsidRPr="00CC0C25">
              <w:t>ков и инвалидов В</w:t>
            </w:r>
            <w:r w:rsidRPr="00CC0C25">
              <w:t>е</w:t>
            </w:r>
            <w:r w:rsidRPr="00CC0C25">
              <w:t>ликой  Отечественной войны, проживающих на территории Та</w:t>
            </w:r>
            <w:r w:rsidRPr="00CC0C25">
              <w:t>м</w:t>
            </w:r>
            <w:r w:rsidRPr="00CC0C25">
              <w:t>бовского района</w:t>
            </w:r>
          </w:p>
        </w:tc>
      </w:tr>
      <w:tr w:rsidR="00D36A90" w:rsidRPr="00CC0C25" w:rsidTr="00E07603">
        <w:tc>
          <w:tcPr>
            <w:tcW w:w="636" w:type="dxa"/>
            <w:gridSpan w:val="2"/>
          </w:tcPr>
          <w:p w:rsidR="00D36A90" w:rsidRPr="00CC0C25" w:rsidRDefault="00D36A90" w:rsidP="00506C72">
            <w:pPr>
              <w:jc w:val="center"/>
            </w:pPr>
            <w:r>
              <w:t>3.</w:t>
            </w:r>
          </w:p>
        </w:tc>
        <w:tc>
          <w:tcPr>
            <w:tcW w:w="4434" w:type="dxa"/>
          </w:tcPr>
          <w:p w:rsidR="00D36A90" w:rsidRPr="00CC0C25" w:rsidRDefault="00D36A90" w:rsidP="00506C72">
            <w:r w:rsidRPr="00CC0C25">
              <w:t>Организация работы по поиску неи</w:t>
            </w:r>
            <w:r w:rsidRPr="00CC0C25">
              <w:t>з</w:t>
            </w:r>
            <w:r w:rsidRPr="00CC0C25">
              <w:t>вестных героев Великой Отечественной войны 1941-1945 годов, обнародование их имен и вручению им (передаче в с</w:t>
            </w:r>
            <w:r w:rsidRPr="00CC0C25">
              <w:t>е</w:t>
            </w:r>
            <w:r w:rsidRPr="00CC0C25">
              <w:t>мьи погибших (умерших) ветеранов) н</w:t>
            </w:r>
            <w:r w:rsidRPr="00CC0C25">
              <w:t>а</w:t>
            </w:r>
            <w:r w:rsidRPr="00CC0C25">
              <w:t>град, неврученных ранее</w:t>
            </w:r>
          </w:p>
        </w:tc>
        <w:tc>
          <w:tcPr>
            <w:tcW w:w="1875" w:type="dxa"/>
            <w:gridSpan w:val="2"/>
          </w:tcPr>
          <w:p w:rsidR="00D36A90" w:rsidRPr="00CC0C25" w:rsidRDefault="00D36A90" w:rsidP="00506C72">
            <w:pPr>
              <w:jc w:val="center"/>
            </w:pPr>
            <w:r w:rsidRPr="00CC0C25">
              <w:t>Постоянно:</w:t>
            </w:r>
          </w:p>
          <w:p w:rsidR="00D36A90" w:rsidRPr="00CC0C25" w:rsidRDefault="00D36A90" w:rsidP="00506C72">
            <w:pPr>
              <w:jc w:val="center"/>
            </w:pPr>
            <w:r w:rsidRPr="00CC0C25">
              <w:t>(контроль:</w:t>
            </w:r>
          </w:p>
          <w:p w:rsidR="00D36A90" w:rsidRPr="00CC0C25" w:rsidRDefault="00D36A90" w:rsidP="00506C72">
            <w:pPr>
              <w:jc w:val="center"/>
            </w:pPr>
            <w:r w:rsidRPr="00CC0C25">
              <w:t>15.12.2014</w:t>
            </w:r>
          </w:p>
          <w:p w:rsidR="00D36A90" w:rsidRPr="00CC0C25" w:rsidRDefault="00D36A90" w:rsidP="00506C72">
            <w:pPr>
              <w:jc w:val="center"/>
            </w:pPr>
            <w:r w:rsidRPr="00CC0C25">
              <w:t>15.04.2015)</w:t>
            </w:r>
          </w:p>
        </w:tc>
        <w:tc>
          <w:tcPr>
            <w:tcW w:w="2519" w:type="dxa"/>
          </w:tcPr>
          <w:p w:rsidR="00D36A90" w:rsidRPr="00CC0C25" w:rsidRDefault="00D36A90" w:rsidP="00506C72">
            <w:r w:rsidRPr="00CC0C25">
              <w:t>Сельсоветы,</w:t>
            </w:r>
            <w:r>
              <w:t xml:space="preserve"> отдел образования Админ</w:t>
            </w:r>
            <w:r>
              <w:t>и</w:t>
            </w:r>
            <w:r>
              <w:t>страции района, ТРОО «Ассоциация жертв политических репрессий».</w:t>
            </w:r>
            <w:r w:rsidRPr="00CC0C25">
              <w:t xml:space="preserve"> отдел в</w:t>
            </w:r>
            <w:r w:rsidRPr="00CC0C25">
              <w:t>о</w:t>
            </w:r>
            <w:r w:rsidRPr="00CC0C25">
              <w:t>енного комиссариата Амурской области по Тамбовскому и Ко</w:t>
            </w:r>
            <w:r w:rsidRPr="00CC0C25">
              <w:t>н</w:t>
            </w:r>
            <w:r w:rsidRPr="00CC0C25">
              <w:t>стантиновскому ра</w:t>
            </w:r>
            <w:r w:rsidRPr="00CC0C25">
              <w:t>й</w:t>
            </w:r>
            <w:r w:rsidRPr="00CC0C25">
              <w:t>онам( по согласов</w:t>
            </w:r>
            <w:r w:rsidRPr="00CC0C25">
              <w:t>а</w:t>
            </w:r>
            <w:r w:rsidRPr="00CC0C25">
              <w:t>нию)</w:t>
            </w:r>
          </w:p>
        </w:tc>
      </w:tr>
      <w:tr w:rsidR="00D36A90" w:rsidRPr="00CC0C25" w:rsidTr="00E07603">
        <w:tc>
          <w:tcPr>
            <w:tcW w:w="636" w:type="dxa"/>
            <w:gridSpan w:val="2"/>
          </w:tcPr>
          <w:p w:rsidR="00D36A90" w:rsidRPr="00CC0C25" w:rsidRDefault="00D36A90" w:rsidP="00506C72">
            <w:pPr>
              <w:jc w:val="center"/>
            </w:pPr>
            <w:r>
              <w:t>4.</w:t>
            </w:r>
          </w:p>
        </w:tc>
        <w:tc>
          <w:tcPr>
            <w:tcW w:w="4434" w:type="dxa"/>
          </w:tcPr>
          <w:p w:rsidR="00D36A90" w:rsidRPr="00CC0C25" w:rsidRDefault="00D36A90" w:rsidP="00506C72">
            <w:r w:rsidRPr="00CC0C25">
              <w:t>Проведение проверки условий жизни инвалидов и ветеранов Великой Отеч</w:t>
            </w:r>
            <w:r w:rsidRPr="00CC0C25">
              <w:t>е</w:t>
            </w:r>
            <w:r w:rsidRPr="00CC0C25">
              <w:t>ственной войны 1941-1945 годов, вдов и вдовцов военнослужащих, погибших в период войны с Финляндией, Великой Отечественной войны 1941-1945 годов, войны с Японией, вдов (вдовцов) инв</w:t>
            </w:r>
            <w:r w:rsidRPr="00CC0C25">
              <w:t>а</w:t>
            </w:r>
            <w:r w:rsidRPr="00CC0C25">
              <w:t>лидов и ветеранов Великой Отечестве</w:t>
            </w:r>
            <w:r w:rsidRPr="00CC0C25">
              <w:t>н</w:t>
            </w:r>
            <w:r w:rsidRPr="00CC0C25">
              <w:t>ной войны 1941-1945 годов,  несове</w:t>
            </w:r>
            <w:r w:rsidRPr="00CC0C25">
              <w:t>р</w:t>
            </w:r>
            <w:r w:rsidRPr="00CC0C25">
              <w:t>шеннолетних узников концлагерей, ге</w:t>
            </w:r>
            <w:r w:rsidRPr="00CC0C25">
              <w:t>т</w:t>
            </w:r>
            <w:r w:rsidRPr="00CC0C25">
              <w:t>то и других мест принудительного с</w:t>
            </w:r>
            <w:r w:rsidRPr="00CC0C25">
              <w:t>о</w:t>
            </w:r>
            <w:r w:rsidRPr="00CC0C25">
              <w:t>держания, созданных фашистами в п</w:t>
            </w:r>
            <w:r w:rsidRPr="00CC0C25">
              <w:t>е</w:t>
            </w:r>
            <w:r w:rsidRPr="00CC0C25">
              <w:t>риод  Второй мировой войны, тружен</w:t>
            </w:r>
            <w:r w:rsidRPr="00CC0C25">
              <w:t>и</w:t>
            </w:r>
            <w:r w:rsidRPr="00CC0C25">
              <w:t>ков тыла,  и принятию мер по решению вопросов их жизнеустройства, оказанию помощи в  социально-бытовом обсл</w:t>
            </w:r>
            <w:r w:rsidRPr="00CC0C25">
              <w:t>у</w:t>
            </w:r>
            <w:r w:rsidRPr="00CC0C25">
              <w:t>живании, а также по предоставлению иных социальных услуг, в первую оч</w:t>
            </w:r>
            <w:r w:rsidRPr="00CC0C25">
              <w:t>е</w:t>
            </w:r>
            <w:r w:rsidRPr="00CC0C25">
              <w:t>редь на дому</w:t>
            </w:r>
          </w:p>
        </w:tc>
        <w:tc>
          <w:tcPr>
            <w:tcW w:w="1875" w:type="dxa"/>
            <w:gridSpan w:val="2"/>
          </w:tcPr>
          <w:p w:rsidR="00D36A90" w:rsidRPr="00CC0C25" w:rsidRDefault="00D36A90" w:rsidP="00506C72">
            <w:pPr>
              <w:jc w:val="center"/>
            </w:pPr>
            <w:r w:rsidRPr="00CC0C25">
              <w:t>Постоянно:</w:t>
            </w:r>
          </w:p>
          <w:p w:rsidR="00D36A90" w:rsidRPr="00CC0C25" w:rsidRDefault="00D36A90" w:rsidP="00506C72">
            <w:pPr>
              <w:jc w:val="center"/>
            </w:pPr>
            <w:r w:rsidRPr="00CC0C25">
              <w:t>контроль:</w:t>
            </w:r>
          </w:p>
          <w:p w:rsidR="00D36A90" w:rsidRPr="00CC0C25" w:rsidRDefault="00D36A90" w:rsidP="00506C72">
            <w:r w:rsidRPr="00CC0C25">
              <w:t>01.12.2014 г.</w:t>
            </w:r>
          </w:p>
          <w:p w:rsidR="00D36A90" w:rsidRPr="00CC0C25" w:rsidRDefault="00D36A90" w:rsidP="00506C72">
            <w:pPr>
              <w:jc w:val="center"/>
            </w:pPr>
            <w:r w:rsidRPr="00CC0C25">
              <w:t>01.04.2015 г.</w:t>
            </w:r>
          </w:p>
        </w:tc>
        <w:tc>
          <w:tcPr>
            <w:tcW w:w="2519" w:type="dxa"/>
          </w:tcPr>
          <w:p w:rsidR="00D36A90" w:rsidRPr="00CC0C25" w:rsidRDefault="00D36A90" w:rsidP="00506C72">
            <w:r w:rsidRPr="00CC0C25">
              <w:t>Главы сельсоветов. ГКУ АО УСЗН  по Тамбовскому району( по согласованию), межведомственная комиссия по обслед</w:t>
            </w:r>
            <w:r w:rsidRPr="00CC0C25">
              <w:t>о</w:t>
            </w:r>
            <w:r w:rsidRPr="00CC0C25">
              <w:t>ванию условий жизни ветеранов Великой Отечественной во</w:t>
            </w:r>
            <w:r w:rsidRPr="00CC0C25">
              <w:t>й</w:t>
            </w:r>
            <w:r w:rsidRPr="00CC0C25">
              <w:t>ны, лиц, к ним пр</w:t>
            </w:r>
            <w:r w:rsidRPr="00CC0C25">
              <w:t>и</w:t>
            </w:r>
            <w:r w:rsidRPr="00CC0C25">
              <w:t>равненным, членов семей погибших (умерших) участн</w:t>
            </w:r>
            <w:r w:rsidRPr="00CC0C25">
              <w:t>и</w:t>
            </w:r>
            <w:r w:rsidRPr="00CC0C25">
              <w:t>ков и инвалидов В</w:t>
            </w:r>
            <w:r w:rsidRPr="00CC0C25">
              <w:t>е</w:t>
            </w:r>
            <w:r w:rsidRPr="00CC0C25">
              <w:t>ликой  Отечественной войны, проживающих на территории Та</w:t>
            </w:r>
            <w:r w:rsidRPr="00CC0C25">
              <w:t>м</w:t>
            </w:r>
            <w:r w:rsidRPr="00CC0C25">
              <w:t>бовского района</w:t>
            </w:r>
          </w:p>
        </w:tc>
      </w:tr>
      <w:tr w:rsidR="00D36A90" w:rsidRPr="00CC0C25" w:rsidTr="00E07603">
        <w:tc>
          <w:tcPr>
            <w:tcW w:w="636" w:type="dxa"/>
            <w:gridSpan w:val="2"/>
          </w:tcPr>
          <w:p w:rsidR="00D36A90" w:rsidRPr="00CC0C25" w:rsidRDefault="00D36A90" w:rsidP="00506C72">
            <w:pPr>
              <w:jc w:val="center"/>
            </w:pPr>
            <w:r>
              <w:t>5.</w:t>
            </w:r>
          </w:p>
        </w:tc>
        <w:tc>
          <w:tcPr>
            <w:tcW w:w="4434" w:type="dxa"/>
          </w:tcPr>
          <w:p w:rsidR="00D36A90" w:rsidRPr="00CC0C25" w:rsidRDefault="00D36A90" w:rsidP="00506C72">
            <w:r>
              <w:t>Организация ремонта квартир вдов в</w:t>
            </w:r>
            <w:r>
              <w:t>е</w:t>
            </w:r>
            <w:r>
              <w:t>теранов и участников Великой Отечес</w:t>
            </w:r>
            <w:r>
              <w:t>т</w:t>
            </w:r>
            <w:r>
              <w:t>венной войны в рамках предоставления иных межбюджетных трансфертов</w:t>
            </w:r>
          </w:p>
        </w:tc>
        <w:tc>
          <w:tcPr>
            <w:tcW w:w="1875" w:type="dxa"/>
            <w:gridSpan w:val="2"/>
          </w:tcPr>
          <w:p w:rsidR="00D36A90" w:rsidRPr="00CC0C25" w:rsidRDefault="00D36A90" w:rsidP="00506C72">
            <w:pPr>
              <w:jc w:val="center"/>
            </w:pPr>
          </w:p>
        </w:tc>
        <w:tc>
          <w:tcPr>
            <w:tcW w:w="2519" w:type="dxa"/>
          </w:tcPr>
          <w:p w:rsidR="00D36A90" w:rsidRDefault="00D36A90" w:rsidP="00506C72">
            <w:r>
              <w:t>Пашкина С.М.</w:t>
            </w:r>
          </w:p>
          <w:p w:rsidR="00D36A90" w:rsidRDefault="00D36A90" w:rsidP="00506C72">
            <w:r>
              <w:t>Евсеева С.С.</w:t>
            </w:r>
          </w:p>
          <w:p w:rsidR="00D36A90" w:rsidRDefault="00D36A90" w:rsidP="00506C72">
            <w:r>
              <w:t>Турулин Н.А.</w:t>
            </w:r>
          </w:p>
          <w:p w:rsidR="00D36A90" w:rsidRPr="00CC0C25" w:rsidRDefault="00D36A90" w:rsidP="00506C72">
            <w:r>
              <w:t>Нестерова Т.М.(по согласованию)</w:t>
            </w:r>
          </w:p>
        </w:tc>
      </w:tr>
      <w:tr w:rsidR="00D36A90" w:rsidRPr="00CC0C25" w:rsidTr="00E07603">
        <w:tc>
          <w:tcPr>
            <w:tcW w:w="636" w:type="dxa"/>
            <w:gridSpan w:val="2"/>
          </w:tcPr>
          <w:p w:rsidR="00D36A90" w:rsidRPr="00CC0C25" w:rsidRDefault="00D36A90" w:rsidP="00C44DDC">
            <w:pPr>
              <w:jc w:val="center"/>
            </w:pPr>
            <w:r>
              <w:t>6.</w:t>
            </w:r>
          </w:p>
        </w:tc>
        <w:tc>
          <w:tcPr>
            <w:tcW w:w="4434" w:type="dxa"/>
          </w:tcPr>
          <w:p w:rsidR="00D36A90" w:rsidRPr="00CC0C25" w:rsidRDefault="00D36A90" w:rsidP="00C44DDC">
            <w:r w:rsidRPr="00CC0C25">
              <w:t>Организация награждения памятной юбилейной медалью, посвященной 70-летию Победы советского народа в В</w:t>
            </w:r>
            <w:r w:rsidRPr="00CC0C25">
              <w:t>е</w:t>
            </w:r>
            <w:r w:rsidRPr="00CC0C25">
              <w:t>ликой Отечественной войне</w:t>
            </w:r>
          </w:p>
        </w:tc>
        <w:tc>
          <w:tcPr>
            <w:tcW w:w="1875" w:type="dxa"/>
            <w:gridSpan w:val="2"/>
          </w:tcPr>
          <w:p w:rsidR="00D36A90" w:rsidRPr="00CC0C25" w:rsidRDefault="00D36A90" w:rsidP="00C44DDC">
            <w:pPr>
              <w:jc w:val="center"/>
            </w:pPr>
            <w:r w:rsidRPr="00CC0C25">
              <w:t>В соответствии с графиком</w:t>
            </w:r>
          </w:p>
        </w:tc>
        <w:tc>
          <w:tcPr>
            <w:tcW w:w="2519" w:type="dxa"/>
          </w:tcPr>
          <w:p w:rsidR="00D36A90" w:rsidRPr="00CC0C25" w:rsidRDefault="00D36A90" w:rsidP="00C44DDC">
            <w:r w:rsidRPr="00CC0C25">
              <w:t xml:space="preserve"> Администрации ра</w:t>
            </w:r>
            <w:r w:rsidRPr="00CC0C25">
              <w:t>й</w:t>
            </w:r>
            <w:r w:rsidRPr="00CC0C25">
              <w:t xml:space="preserve">она и сельсоветов, </w:t>
            </w:r>
            <w:r>
              <w:t>ГКУ АО «Управление социальной защиты населения по Тамбо</w:t>
            </w:r>
            <w:r>
              <w:t>в</w:t>
            </w:r>
            <w:r>
              <w:t xml:space="preserve">скому району», </w:t>
            </w:r>
            <w:r w:rsidRPr="00CC0C25">
              <w:t>отдел военного комиссари</w:t>
            </w:r>
            <w:r w:rsidRPr="00CC0C25">
              <w:t>а</w:t>
            </w:r>
            <w:r w:rsidRPr="00CC0C25">
              <w:t>та Амурской области по Тамбовскому и Константиновскому районам ( по соглас</w:t>
            </w:r>
            <w:r w:rsidRPr="00CC0C25">
              <w:t>о</w:t>
            </w:r>
            <w:r w:rsidRPr="00CC0C25">
              <w:t>ванию)</w:t>
            </w:r>
          </w:p>
        </w:tc>
      </w:tr>
      <w:tr w:rsidR="00D36A90" w:rsidRPr="00CC0C25" w:rsidTr="00E07603">
        <w:tc>
          <w:tcPr>
            <w:tcW w:w="636" w:type="dxa"/>
            <w:gridSpan w:val="2"/>
          </w:tcPr>
          <w:p w:rsidR="00D36A90" w:rsidRPr="00CC0C25" w:rsidRDefault="00D36A90" w:rsidP="00506C72">
            <w:pPr>
              <w:jc w:val="center"/>
            </w:pPr>
            <w:r>
              <w:t>7.</w:t>
            </w:r>
          </w:p>
        </w:tc>
        <w:tc>
          <w:tcPr>
            <w:tcW w:w="4434" w:type="dxa"/>
          </w:tcPr>
          <w:p w:rsidR="00D36A90" w:rsidRPr="00CC0C25" w:rsidRDefault="00D36A90" w:rsidP="00506C72">
            <w:pPr>
              <w:jc w:val="both"/>
            </w:pPr>
            <w:r w:rsidRPr="00CC0C25">
              <w:t>Проведение мероприятий по благоус</w:t>
            </w:r>
            <w:r w:rsidRPr="00CC0C25">
              <w:t>т</w:t>
            </w:r>
            <w:r w:rsidRPr="00CC0C25">
              <w:t>ройству, ремонту и восстановлению  памятников, обелисков, воинских зах</w:t>
            </w:r>
            <w:r w:rsidRPr="00CC0C25">
              <w:t>о</w:t>
            </w:r>
            <w:r w:rsidRPr="00CC0C25">
              <w:t xml:space="preserve">ронений </w:t>
            </w:r>
          </w:p>
          <w:p w:rsidR="00D36A90" w:rsidRPr="00CC0C25" w:rsidRDefault="00D36A90" w:rsidP="00506C72"/>
        </w:tc>
        <w:tc>
          <w:tcPr>
            <w:tcW w:w="1875" w:type="dxa"/>
            <w:gridSpan w:val="2"/>
          </w:tcPr>
          <w:p w:rsidR="00D36A90" w:rsidRPr="00CC0C25" w:rsidRDefault="00D36A90" w:rsidP="00506C72">
            <w:pPr>
              <w:jc w:val="center"/>
            </w:pPr>
            <w:r w:rsidRPr="00CC0C25">
              <w:t>Апрель-май ежегодно</w:t>
            </w:r>
          </w:p>
        </w:tc>
        <w:tc>
          <w:tcPr>
            <w:tcW w:w="2519" w:type="dxa"/>
          </w:tcPr>
          <w:p w:rsidR="00D36A90" w:rsidRPr="00CC0C25" w:rsidRDefault="00D36A90" w:rsidP="00506C72">
            <w:pPr>
              <w:jc w:val="center"/>
            </w:pPr>
            <w:r w:rsidRPr="00CC0C25">
              <w:t>Главы сельсоветов</w:t>
            </w:r>
            <w:r>
              <w:t>, волонтерские отряды</w:t>
            </w:r>
          </w:p>
        </w:tc>
      </w:tr>
      <w:tr w:rsidR="00D36A90" w:rsidRPr="00CC0C25" w:rsidTr="00E07603">
        <w:tc>
          <w:tcPr>
            <w:tcW w:w="636" w:type="dxa"/>
            <w:gridSpan w:val="2"/>
          </w:tcPr>
          <w:p w:rsidR="00D36A90" w:rsidRPr="00CC0C25" w:rsidRDefault="00D36A90" w:rsidP="00506C72">
            <w:pPr>
              <w:jc w:val="center"/>
            </w:pPr>
            <w:r>
              <w:t>8.</w:t>
            </w:r>
          </w:p>
        </w:tc>
        <w:tc>
          <w:tcPr>
            <w:tcW w:w="4434" w:type="dxa"/>
          </w:tcPr>
          <w:p w:rsidR="00D36A90" w:rsidRPr="00CC0C25" w:rsidRDefault="00D36A90" w:rsidP="00506C72">
            <w:r w:rsidRPr="00CC0C25">
              <w:t>Проведение «горячей линии» по пр</w:t>
            </w:r>
            <w:r w:rsidRPr="00CC0C25">
              <w:t>о</w:t>
            </w:r>
            <w:r w:rsidRPr="00CC0C25">
              <w:t>блемам пожилых людей, ветеранов</w:t>
            </w:r>
          </w:p>
        </w:tc>
        <w:tc>
          <w:tcPr>
            <w:tcW w:w="1875" w:type="dxa"/>
            <w:gridSpan w:val="2"/>
          </w:tcPr>
          <w:p w:rsidR="00D36A90" w:rsidRPr="00CC0C25" w:rsidRDefault="00D36A90" w:rsidP="00506C72">
            <w:pPr>
              <w:jc w:val="center"/>
            </w:pPr>
            <w:r w:rsidRPr="00CC0C25">
              <w:t>Май,</w:t>
            </w:r>
          </w:p>
          <w:p w:rsidR="00D36A90" w:rsidRPr="00CC0C25" w:rsidRDefault="00D36A90" w:rsidP="00506C72">
            <w:pPr>
              <w:jc w:val="center"/>
            </w:pPr>
            <w:r w:rsidRPr="00CC0C25">
              <w:t>Октябрь еж</w:t>
            </w:r>
            <w:r w:rsidRPr="00CC0C25">
              <w:t>е</w:t>
            </w:r>
            <w:r w:rsidRPr="00CC0C25">
              <w:t>годно</w:t>
            </w:r>
          </w:p>
        </w:tc>
        <w:tc>
          <w:tcPr>
            <w:tcW w:w="2519" w:type="dxa"/>
          </w:tcPr>
          <w:p w:rsidR="00D36A90" w:rsidRPr="00CC0C25" w:rsidRDefault="00D36A90" w:rsidP="00506C72">
            <w:r w:rsidRPr="00CC0C25">
              <w:t>ГКУ АО УСЗН по Тамбовскому району ( по согласованию)</w:t>
            </w:r>
          </w:p>
        </w:tc>
      </w:tr>
      <w:tr w:rsidR="00D36A90" w:rsidRPr="00CC0C25" w:rsidTr="00E07603">
        <w:tc>
          <w:tcPr>
            <w:tcW w:w="636" w:type="dxa"/>
            <w:gridSpan w:val="2"/>
          </w:tcPr>
          <w:p w:rsidR="00D36A90" w:rsidRPr="00CC0C25" w:rsidRDefault="00D36A90" w:rsidP="00506C72">
            <w:pPr>
              <w:jc w:val="center"/>
            </w:pPr>
            <w:r>
              <w:t>9.</w:t>
            </w:r>
          </w:p>
        </w:tc>
        <w:tc>
          <w:tcPr>
            <w:tcW w:w="4434" w:type="dxa"/>
          </w:tcPr>
          <w:p w:rsidR="00D36A90" w:rsidRPr="00CC0C25" w:rsidRDefault="00D36A90" w:rsidP="00506C72">
            <w:r w:rsidRPr="00CC0C25">
              <w:t>Предоставление  адресной материальной помощи к 9мая</w:t>
            </w:r>
          </w:p>
        </w:tc>
        <w:tc>
          <w:tcPr>
            <w:tcW w:w="1875" w:type="dxa"/>
            <w:gridSpan w:val="2"/>
          </w:tcPr>
          <w:p w:rsidR="00D36A90" w:rsidRPr="00CC0C25" w:rsidRDefault="00D36A90" w:rsidP="00506C72">
            <w:pPr>
              <w:jc w:val="center"/>
            </w:pPr>
            <w:r w:rsidRPr="00CC0C25">
              <w:t>Апрель-май</w:t>
            </w:r>
          </w:p>
          <w:p w:rsidR="00D36A90" w:rsidRPr="00CC0C25" w:rsidRDefault="00D36A90" w:rsidP="00506C72">
            <w:pPr>
              <w:jc w:val="center"/>
            </w:pPr>
          </w:p>
        </w:tc>
        <w:tc>
          <w:tcPr>
            <w:tcW w:w="2519" w:type="dxa"/>
          </w:tcPr>
          <w:p w:rsidR="00D36A90" w:rsidRPr="00CC0C25" w:rsidRDefault="00D36A90" w:rsidP="00506C72">
            <w:r w:rsidRPr="00CC0C25">
              <w:t xml:space="preserve"> Администрация ра</w:t>
            </w:r>
            <w:r w:rsidRPr="00CC0C25">
              <w:t>й</w:t>
            </w:r>
            <w:r w:rsidRPr="00CC0C25">
              <w:t>она, ГКУ АО УСЗН по Тамбовскому ра</w:t>
            </w:r>
            <w:r w:rsidRPr="00CC0C25">
              <w:t>й</w:t>
            </w:r>
            <w:r w:rsidRPr="00CC0C25">
              <w:t>ону ( по согласов</w:t>
            </w:r>
            <w:r w:rsidRPr="00CC0C25">
              <w:t>а</w:t>
            </w:r>
            <w:r w:rsidRPr="00CC0C25">
              <w:t>нию)</w:t>
            </w:r>
          </w:p>
        </w:tc>
      </w:tr>
      <w:tr w:rsidR="00D36A90" w:rsidRPr="00CC0C25" w:rsidTr="00E07603">
        <w:tc>
          <w:tcPr>
            <w:tcW w:w="636" w:type="dxa"/>
            <w:gridSpan w:val="2"/>
          </w:tcPr>
          <w:p w:rsidR="00D36A90" w:rsidRPr="00CC0C25" w:rsidRDefault="00D36A90" w:rsidP="00506C72">
            <w:pPr>
              <w:jc w:val="center"/>
            </w:pPr>
            <w:r>
              <w:t>10.</w:t>
            </w:r>
          </w:p>
        </w:tc>
        <w:tc>
          <w:tcPr>
            <w:tcW w:w="4434" w:type="dxa"/>
          </w:tcPr>
          <w:p w:rsidR="00D36A90" w:rsidRPr="00CC0C25" w:rsidRDefault="00D36A90" w:rsidP="00506C72">
            <w:r w:rsidRPr="00CC0C25">
              <w:t>Проведение консультаций, информац</w:t>
            </w:r>
            <w:r w:rsidRPr="00CC0C25">
              <w:t>и</w:t>
            </w:r>
            <w:r w:rsidRPr="00CC0C25">
              <w:t>онных встреч с ветеранами войны и тр</w:t>
            </w:r>
            <w:r w:rsidRPr="00CC0C25">
              <w:t>у</w:t>
            </w:r>
            <w:r w:rsidRPr="00CC0C25">
              <w:t>да, гражданами пожилого возраста по вопросам предоставления мер социал</w:t>
            </w:r>
            <w:r w:rsidRPr="00CC0C25">
              <w:t>ь</w:t>
            </w:r>
            <w:r w:rsidRPr="00CC0C25">
              <w:t>ной поддержки, предусмотренных зак</w:t>
            </w:r>
            <w:r w:rsidRPr="00CC0C25">
              <w:t>о</w:t>
            </w:r>
            <w:r w:rsidRPr="00CC0C25">
              <w:t>нодательством</w:t>
            </w:r>
          </w:p>
        </w:tc>
        <w:tc>
          <w:tcPr>
            <w:tcW w:w="1875" w:type="dxa"/>
            <w:gridSpan w:val="2"/>
          </w:tcPr>
          <w:p w:rsidR="00D36A90" w:rsidRPr="00CC0C25" w:rsidRDefault="00D36A90" w:rsidP="00506C72">
            <w:pPr>
              <w:jc w:val="center"/>
            </w:pPr>
            <w:r w:rsidRPr="00CC0C25">
              <w:t>2015 гг.</w:t>
            </w:r>
          </w:p>
        </w:tc>
        <w:tc>
          <w:tcPr>
            <w:tcW w:w="2519" w:type="dxa"/>
          </w:tcPr>
          <w:p w:rsidR="00D36A90" w:rsidRPr="00CC0C25" w:rsidRDefault="00D36A90" w:rsidP="00506C72">
            <w:r w:rsidRPr="00CC0C25">
              <w:t>ГКУ АО УСЗН по Тамбовскому району( по согласованию)</w:t>
            </w:r>
          </w:p>
        </w:tc>
      </w:tr>
      <w:tr w:rsidR="00D36A90" w:rsidRPr="00CC0C25" w:rsidTr="00E07603">
        <w:tc>
          <w:tcPr>
            <w:tcW w:w="636" w:type="dxa"/>
            <w:gridSpan w:val="2"/>
          </w:tcPr>
          <w:p w:rsidR="00D36A90" w:rsidRPr="00CC0C25" w:rsidRDefault="00D36A90" w:rsidP="00506C72">
            <w:pPr>
              <w:jc w:val="center"/>
            </w:pPr>
            <w:r>
              <w:t>11.</w:t>
            </w:r>
          </w:p>
        </w:tc>
        <w:tc>
          <w:tcPr>
            <w:tcW w:w="4434" w:type="dxa"/>
          </w:tcPr>
          <w:p w:rsidR="00D36A90" w:rsidRPr="00CC0C25" w:rsidRDefault="00D36A90" w:rsidP="00506C72">
            <w:r w:rsidRPr="00CC0C25">
              <w:t>Поддержание в актуальном состоянии базы данных о социальном положении ветеранов Великой Отечественной во</w:t>
            </w:r>
            <w:r w:rsidRPr="00CC0C25">
              <w:t>й</w:t>
            </w:r>
            <w:r w:rsidRPr="00CC0C25">
              <w:t>ны и боевых действий</w:t>
            </w:r>
          </w:p>
        </w:tc>
        <w:tc>
          <w:tcPr>
            <w:tcW w:w="1875" w:type="dxa"/>
            <w:gridSpan w:val="2"/>
          </w:tcPr>
          <w:p w:rsidR="00D36A90" w:rsidRPr="00CC0C25" w:rsidRDefault="00D36A90" w:rsidP="00506C72">
            <w:pPr>
              <w:jc w:val="center"/>
            </w:pPr>
            <w:r w:rsidRPr="00CC0C25">
              <w:t>2014-2015 гг.</w:t>
            </w:r>
          </w:p>
        </w:tc>
        <w:tc>
          <w:tcPr>
            <w:tcW w:w="2519" w:type="dxa"/>
          </w:tcPr>
          <w:p w:rsidR="00D36A90" w:rsidRPr="00CC0C25" w:rsidRDefault="00D36A90" w:rsidP="00506C72">
            <w:r w:rsidRPr="00CC0C25">
              <w:t>ГКУ АО УСЗН по Тамбовскому району( по согласованию)</w:t>
            </w:r>
          </w:p>
        </w:tc>
      </w:tr>
      <w:tr w:rsidR="00D36A90" w:rsidRPr="00CC0C25" w:rsidTr="00E07603">
        <w:tc>
          <w:tcPr>
            <w:tcW w:w="636" w:type="dxa"/>
            <w:gridSpan w:val="2"/>
          </w:tcPr>
          <w:p w:rsidR="00D36A90" w:rsidRPr="00CC0C25" w:rsidRDefault="00D36A90" w:rsidP="00165DC6">
            <w:pPr>
              <w:jc w:val="center"/>
            </w:pPr>
            <w:r>
              <w:t>12.</w:t>
            </w:r>
          </w:p>
        </w:tc>
        <w:tc>
          <w:tcPr>
            <w:tcW w:w="4434" w:type="dxa"/>
          </w:tcPr>
          <w:p w:rsidR="00D36A90" w:rsidRPr="00CC0C25" w:rsidRDefault="00D36A90" w:rsidP="00165DC6">
            <w:r w:rsidRPr="00CC0C25">
              <w:t>Освещение в СМИ мероприятий, п</w:t>
            </w:r>
            <w:r w:rsidRPr="00CC0C25">
              <w:t>о</w:t>
            </w:r>
            <w:r w:rsidRPr="00CC0C25">
              <w:t xml:space="preserve">священных 70-летию Победы в Великой Отечественной войне </w:t>
            </w:r>
          </w:p>
        </w:tc>
        <w:tc>
          <w:tcPr>
            <w:tcW w:w="1875" w:type="dxa"/>
            <w:gridSpan w:val="2"/>
          </w:tcPr>
          <w:p w:rsidR="00D36A90" w:rsidRPr="00CC0C25" w:rsidRDefault="00D36A90" w:rsidP="00165DC6">
            <w:r w:rsidRPr="00CC0C25">
              <w:t>постоянно</w:t>
            </w:r>
          </w:p>
        </w:tc>
        <w:tc>
          <w:tcPr>
            <w:tcW w:w="2519" w:type="dxa"/>
          </w:tcPr>
          <w:p w:rsidR="00D36A90" w:rsidRPr="00CC0C25" w:rsidRDefault="00D36A90" w:rsidP="00165DC6">
            <w:r w:rsidRPr="00CC0C25">
              <w:t>Редакция газеты «Амурский маяк»</w:t>
            </w:r>
          </w:p>
        </w:tc>
      </w:tr>
      <w:tr w:rsidR="00D36A90" w:rsidRPr="00CC0C25" w:rsidTr="00E07603">
        <w:tc>
          <w:tcPr>
            <w:tcW w:w="636" w:type="dxa"/>
            <w:gridSpan w:val="2"/>
          </w:tcPr>
          <w:p w:rsidR="00D36A90" w:rsidRPr="00CC0C25" w:rsidRDefault="00D36A90" w:rsidP="00506C72">
            <w:pPr>
              <w:jc w:val="center"/>
            </w:pPr>
            <w:r>
              <w:t>13.</w:t>
            </w:r>
          </w:p>
        </w:tc>
        <w:tc>
          <w:tcPr>
            <w:tcW w:w="4434" w:type="dxa"/>
          </w:tcPr>
          <w:p w:rsidR="00D36A90" w:rsidRPr="00CC0C25" w:rsidRDefault="00D36A90" w:rsidP="00506C72">
            <w:r w:rsidRPr="00CC0C25">
              <w:t>Организация оказания медицинской п</w:t>
            </w:r>
            <w:r w:rsidRPr="00CC0C25">
              <w:t>о</w:t>
            </w:r>
            <w:r w:rsidRPr="00CC0C25">
              <w:t>мощи во время проведения массовых мероприятий</w:t>
            </w:r>
          </w:p>
        </w:tc>
        <w:tc>
          <w:tcPr>
            <w:tcW w:w="1875" w:type="dxa"/>
            <w:gridSpan w:val="2"/>
          </w:tcPr>
          <w:p w:rsidR="00D36A90" w:rsidRPr="00CC0C25" w:rsidRDefault="00D36A90" w:rsidP="00506C72">
            <w:r w:rsidRPr="00CC0C25">
              <w:t>Во время пр</w:t>
            </w:r>
            <w:r w:rsidRPr="00CC0C25">
              <w:t>о</w:t>
            </w:r>
            <w:r w:rsidRPr="00CC0C25">
              <w:t>ведения масс</w:t>
            </w:r>
            <w:r w:rsidRPr="00CC0C25">
              <w:t>о</w:t>
            </w:r>
            <w:r w:rsidRPr="00CC0C25">
              <w:t>вых меропри</w:t>
            </w:r>
            <w:r w:rsidRPr="00CC0C25">
              <w:t>я</w:t>
            </w:r>
            <w:r w:rsidRPr="00CC0C25">
              <w:t>тий</w:t>
            </w:r>
          </w:p>
        </w:tc>
        <w:tc>
          <w:tcPr>
            <w:tcW w:w="2519" w:type="dxa"/>
          </w:tcPr>
          <w:p w:rsidR="00D36A90" w:rsidRPr="00CC0C25" w:rsidRDefault="00D36A90" w:rsidP="00506C72">
            <w:r w:rsidRPr="00CC0C25">
              <w:t>ГБУЗ АО «Тамбо</w:t>
            </w:r>
            <w:r w:rsidRPr="00CC0C25">
              <w:t>в</w:t>
            </w:r>
            <w:r w:rsidRPr="00CC0C25">
              <w:t>ская больница» ( по согласованию)</w:t>
            </w:r>
          </w:p>
        </w:tc>
      </w:tr>
      <w:tr w:rsidR="00D36A90" w:rsidRPr="00CC0C25" w:rsidTr="00E07603">
        <w:tc>
          <w:tcPr>
            <w:tcW w:w="636" w:type="dxa"/>
            <w:gridSpan w:val="2"/>
          </w:tcPr>
          <w:p w:rsidR="00D36A90" w:rsidRPr="00CC0C25" w:rsidRDefault="00D36A90" w:rsidP="00506C72">
            <w:pPr>
              <w:jc w:val="center"/>
            </w:pPr>
            <w:r>
              <w:t>14.</w:t>
            </w:r>
          </w:p>
        </w:tc>
        <w:tc>
          <w:tcPr>
            <w:tcW w:w="4434" w:type="dxa"/>
          </w:tcPr>
          <w:p w:rsidR="00D36A90" w:rsidRPr="00CC0C25" w:rsidRDefault="00D36A90" w:rsidP="00506C72">
            <w:r w:rsidRPr="00CC0C25">
              <w:t>Обеспечение правопорядка во время проведения массовых мероприятий, п</w:t>
            </w:r>
            <w:r w:rsidRPr="00CC0C25">
              <w:t>о</w:t>
            </w:r>
            <w:r w:rsidRPr="00CC0C25">
              <w:t>священных Памятным датам России</w:t>
            </w:r>
          </w:p>
        </w:tc>
        <w:tc>
          <w:tcPr>
            <w:tcW w:w="1875" w:type="dxa"/>
            <w:gridSpan w:val="2"/>
          </w:tcPr>
          <w:p w:rsidR="00D36A90" w:rsidRPr="00CC0C25" w:rsidRDefault="00D36A90" w:rsidP="00506C72">
            <w:r w:rsidRPr="00CC0C25">
              <w:t>постоянно</w:t>
            </w:r>
          </w:p>
        </w:tc>
        <w:tc>
          <w:tcPr>
            <w:tcW w:w="2519" w:type="dxa"/>
          </w:tcPr>
          <w:p w:rsidR="00D36A90" w:rsidRPr="00CC0C25" w:rsidRDefault="00D36A90" w:rsidP="00506C72">
            <w:r w:rsidRPr="00CC0C25">
              <w:t>ОМВД России по Тамбовскому району( по согласованию)</w:t>
            </w:r>
          </w:p>
        </w:tc>
      </w:tr>
      <w:tr w:rsidR="00D36A90" w:rsidRPr="00CC0C25" w:rsidTr="00506C72">
        <w:tc>
          <w:tcPr>
            <w:tcW w:w="9464" w:type="dxa"/>
            <w:gridSpan w:val="6"/>
          </w:tcPr>
          <w:p w:rsidR="00D36A90" w:rsidRPr="00CC0C25" w:rsidRDefault="00D36A90" w:rsidP="00506C72">
            <w:pPr>
              <w:jc w:val="center"/>
              <w:rPr>
                <w:b/>
                <w:i/>
              </w:rPr>
            </w:pPr>
            <w:r w:rsidRPr="00CC0C25">
              <w:rPr>
                <w:b/>
                <w:i/>
              </w:rPr>
              <w:t>День защитника Отечества</w:t>
            </w:r>
          </w:p>
        </w:tc>
      </w:tr>
      <w:tr w:rsidR="00D36A90" w:rsidRPr="00CC0C25" w:rsidTr="00506C72">
        <w:tc>
          <w:tcPr>
            <w:tcW w:w="636" w:type="dxa"/>
            <w:gridSpan w:val="2"/>
          </w:tcPr>
          <w:p w:rsidR="00D36A90" w:rsidRPr="00CC0C25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</w:tcPr>
          <w:p w:rsidR="00D36A90" w:rsidRPr="00CC0C25" w:rsidRDefault="00D36A90" w:rsidP="00506C72">
            <w:r w:rsidRPr="00CC0C25">
              <w:t>Организация и проведение месячника в</w:t>
            </w:r>
            <w:r w:rsidRPr="00CC0C25">
              <w:t>о</w:t>
            </w:r>
            <w:r w:rsidRPr="00CC0C25">
              <w:t>енно-патриотического воспитания мол</w:t>
            </w:r>
            <w:r w:rsidRPr="00CC0C25">
              <w:t>о</w:t>
            </w:r>
            <w:r w:rsidRPr="00CC0C25">
              <w:t>дежи</w:t>
            </w:r>
          </w:p>
        </w:tc>
        <w:tc>
          <w:tcPr>
            <w:tcW w:w="1734" w:type="dxa"/>
          </w:tcPr>
          <w:p w:rsidR="00D36A90" w:rsidRPr="00CC0C25" w:rsidRDefault="00D36A90" w:rsidP="00506C72">
            <w:r w:rsidRPr="00CC0C25">
              <w:t>Январь-февраль 2015 гг.</w:t>
            </w:r>
          </w:p>
        </w:tc>
        <w:tc>
          <w:tcPr>
            <w:tcW w:w="2519" w:type="dxa"/>
          </w:tcPr>
          <w:p w:rsidR="00D36A90" w:rsidRPr="00CC0C25" w:rsidRDefault="00D36A90" w:rsidP="00506C72">
            <w:r w:rsidRPr="00CC0C25">
              <w:t>Отделы образования, культуры, комитет по физической культуре, спорту и молодежной политике</w:t>
            </w:r>
          </w:p>
        </w:tc>
      </w:tr>
      <w:tr w:rsidR="00D36A90" w:rsidRPr="00CC0C25" w:rsidTr="00506C72">
        <w:tc>
          <w:tcPr>
            <w:tcW w:w="636" w:type="dxa"/>
            <w:gridSpan w:val="2"/>
          </w:tcPr>
          <w:p w:rsidR="00D36A90" w:rsidRPr="00CC0C25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  <w:vAlign w:val="center"/>
          </w:tcPr>
          <w:p w:rsidR="00D36A90" w:rsidRPr="00CC0C25" w:rsidRDefault="00D36A90" w:rsidP="00506C72">
            <w:r w:rsidRPr="00CC0C25">
              <w:t>«На привале» - познавательно-игровая программа для детей</w:t>
            </w:r>
          </w:p>
        </w:tc>
        <w:tc>
          <w:tcPr>
            <w:tcW w:w="1734" w:type="dxa"/>
            <w:vAlign w:val="center"/>
          </w:tcPr>
          <w:p w:rsidR="00D36A90" w:rsidRPr="00CC0C25" w:rsidRDefault="00D36A90" w:rsidP="00506C72">
            <w:pPr>
              <w:jc w:val="center"/>
            </w:pPr>
            <w:r w:rsidRPr="00CC0C25">
              <w:t>16.02.</w:t>
            </w:r>
          </w:p>
          <w:p w:rsidR="00D36A90" w:rsidRPr="00CC0C25" w:rsidRDefault="00D36A90" w:rsidP="00506C72">
            <w:pPr>
              <w:jc w:val="center"/>
            </w:pPr>
            <w:r w:rsidRPr="00CC0C25">
              <w:rPr>
                <w:color w:val="000000"/>
              </w:rPr>
              <w:t>2015 г.</w:t>
            </w:r>
          </w:p>
        </w:tc>
        <w:tc>
          <w:tcPr>
            <w:tcW w:w="2519" w:type="dxa"/>
            <w:vAlign w:val="center"/>
          </w:tcPr>
          <w:p w:rsidR="00D36A90" w:rsidRPr="00CC0C25" w:rsidRDefault="00D36A90" w:rsidP="00506C72">
            <w:pPr>
              <w:jc w:val="center"/>
            </w:pPr>
            <w:r w:rsidRPr="00CC0C25">
              <w:t>МАУ Тамбовский РДК и филиалы</w:t>
            </w:r>
          </w:p>
        </w:tc>
      </w:tr>
      <w:tr w:rsidR="00D36A90" w:rsidRPr="00CC0C25" w:rsidTr="00506C72">
        <w:tc>
          <w:tcPr>
            <w:tcW w:w="636" w:type="dxa"/>
            <w:gridSpan w:val="2"/>
          </w:tcPr>
          <w:p w:rsidR="00D36A90" w:rsidRPr="00CC0C25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  <w:vAlign w:val="center"/>
          </w:tcPr>
          <w:p w:rsidR="00D36A90" w:rsidRPr="00CC0C25" w:rsidRDefault="00D36A90" w:rsidP="00506C72">
            <w:r w:rsidRPr="00CC0C25">
              <w:t>Концерт-поздравление «Сыны Отечества»</w:t>
            </w:r>
          </w:p>
        </w:tc>
        <w:tc>
          <w:tcPr>
            <w:tcW w:w="1734" w:type="dxa"/>
            <w:vAlign w:val="center"/>
          </w:tcPr>
          <w:p w:rsidR="00D36A90" w:rsidRPr="00CC0C25" w:rsidRDefault="00D36A90" w:rsidP="00506C72">
            <w:pPr>
              <w:jc w:val="center"/>
            </w:pPr>
            <w:r w:rsidRPr="00CC0C25">
              <w:t>23.02.</w:t>
            </w:r>
          </w:p>
          <w:p w:rsidR="00D36A90" w:rsidRPr="00CC0C25" w:rsidRDefault="00D36A90" w:rsidP="00506C72">
            <w:pPr>
              <w:jc w:val="center"/>
            </w:pPr>
            <w:r w:rsidRPr="00CC0C25">
              <w:rPr>
                <w:color w:val="000000"/>
              </w:rPr>
              <w:t>2015 г.</w:t>
            </w:r>
          </w:p>
        </w:tc>
        <w:tc>
          <w:tcPr>
            <w:tcW w:w="2519" w:type="dxa"/>
            <w:vAlign w:val="center"/>
          </w:tcPr>
          <w:p w:rsidR="00D36A90" w:rsidRPr="00CC0C25" w:rsidRDefault="00D36A90" w:rsidP="00506C72">
            <w:pPr>
              <w:jc w:val="center"/>
            </w:pPr>
            <w:r w:rsidRPr="00CC0C25">
              <w:t>МАУ Тамбовский РДК и филиалы</w:t>
            </w:r>
          </w:p>
        </w:tc>
      </w:tr>
      <w:tr w:rsidR="00D36A90" w:rsidRPr="00CC0C25" w:rsidTr="00506C72">
        <w:tc>
          <w:tcPr>
            <w:tcW w:w="636" w:type="dxa"/>
            <w:gridSpan w:val="2"/>
          </w:tcPr>
          <w:p w:rsidR="00D36A90" w:rsidRPr="00CC0C25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  <w:vAlign w:val="center"/>
          </w:tcPr>
          <w:p w:rsidR="00D36A90" w:rsidRPr="00CC0C25" w:rsidRDefault="00D36A90" w:rsidP="00506C72">
            <w:r w:rsidRPr="00CC0C25">
              <w:t>«Солдатская выправка» - состязания для школьников</w:t>
            </w:r>
          </w:p>
        </w:tc>
        <w:tc>
          <w:tcPr>
            <w:tcW w:w="1734" w:type="dxa"/>
            <w:vAlign w:val="center"/>
          </w:tcPr>
          <w:p w:rsidR="00D36A90" w:rsidRPr="00CC0C25" w:rsidRDefault="00D36A90" w:rsidP="00506C72">
            <w:pPr>
              <w:jc w:val="center"/>
            </w:pPr>
            <w:r w:rsidRPr="00CC0C25">
              <w:t>24.02.</w:t>
            </w:r>
          </w:p>
          <w:p w:rsidR="00D36A90" w:rsidRPr="00CC0C25" w:rsidRDefault="00D36A90" w:rsidP="00506C72">
            <w:pPr>
              <w:jc w:val="center"/>
            </w:pPr>
            <w:r w:rsidRPr="00CC0C25">
              <w:rPr>
                <w:color w:val="000000"/>
              </w:rPr>
              <w:t>2015 г.</w:t>
            </w:r>
          </w:p>
        </w:tc>
        <w:tc>
          <w:tcPr>
            <w:tcW w:w="2519" w:type="dxa"/>
            <w:vAlign w:val="center"/>
          </w:tcPr>
          <w:p w:rsidR="00D36A90" w:rsidRPr="00CC0C25" w:rsidRDefault="00D36A90" w:rsidP="00506C72">
            <w:pPr>
              <w:jc w:val="center"/>
            </w:pPr>
            <w:r w:rsidRPr="00CC0C25">
              <w:t>МАУ Тамбовский РДК и филиалы</w:t>
            </w:r>
          </w:p>
        </w:tc>
      </w:tr>
      <w:tr w:rsidR="00D36A90" w:rsidRPr="00CC0C25" w:rsidTr="00506C72">
        <w:tc>
          <w:tcPr>
            <w:tcW w:w="636" w:type="dxa"/>
            <w:gridSpan w:val="2"/>
          </w:tcPr>
          <w:p w:rsidR="00D36A90" w:rsidRPr="00CC0C25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</w:tcPr>
          <w:p w:rsidR="00D36A90" w:rsidRPr="00CC0C25" w:rsidRDefault="00D36A90" w:rsidP="00506C72">
            <w:r w:rsidRPr="00CC0C25">
              <w:t>«Песня в военной шинели» - музыкал</w:t>
            </w:r>
            <w:r w:rsidRPr="00CC0C25">
              <w:t>ь</w:t>
            </w:r>
            <w:r w:rsidRPr="00CC0C25">
              <w:t>ный вечер 12+</w:t>
            </w:r>
          </w:p>
        </w:tc>
        <w:tc>
          <w:tcPr>
            <w:tcW w:w="1734" w:type="dxa"/>
          </w:tcPr>
          <w:p w:rsidR="00D36A90" w:rsidRPr="00CC0C25" w:rsidRDefault="00D36A90" w:rsidP="00506C72">
            <w:pPr>
              <w:jc w:val="center"/>
            </w:pPr>
            <w:r w:rsidRPr="00CC0C25">
              <w:t>февраль 2015г</w:t>
            </w:r>
          </w:p>
        </w:tc>
        <w:tc>
          <w:tcPr>
            <w:tcW w:w="2519" w:type="dxa"/>
          </w:tcPr>
          <w:p w:rsidR="00D36A90" w:rsidRPr="00CC0C25" w:rsidRDefault="00D36A90" w:rsidP="00506C72">
            <w:pPr>
              <w:jc w:val="center"/>
            </w:pPr>
            <w:r w:rsidRPr="00CC0C25">
              <w:t>МЦБ Детская б/ф</w:t>
            </w:r>
          </w:p>
        </w:tc>
      </w:tr>
      <w:tr w:rsidR="00D36A90" w:rsidRPr="00CC0C25" w:rsidTr="00506C72">
        <w:tc>
          <w:tcPr>
            <w:tcW w:w="636" w:type="dxa"/>
            <w:gridSpan w:val="2"/>
          </w:tcPr>
          <w:p w:rsidR="00D36A90" w:rsidRPr="00CC0C25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</w:tcPr>
          <w:p w:rsidR="00D36A90" w:rsidRPr="00CC0C25" w:rsidRDefault="00D36A90" w:rsidP="00506C72">
            <w:r w:rsidRPr="00CC0C25">
              <w:t>«Песням тех военных лет поверьте» - м</w:t>
            </w:r>
            <w:r w:rsidRPr="00CC0C25">
              <w:t>у</w:t>
            </w:r>
            <w:r w:rsidRPr="00CC0C25">
              <w:t>зыкальный вечер 12+</w:t>
            </w:r>
          </w:p>
        </w:tc>
        <w:tc>
          <w:tcPr>
            <w:tcW w:w="1734" w:type="dxa"/>
          </w:tcPr>
          <w:p w:rsidR="00D36A90" w:rsidRPr="00CC0C25" w:rsidRDefault="00D36A90" w:rsidP="00506C72">
            <w:pPr>
              <w:jc w:val="center"/>
            </w:pPr>
            <w:r w:rsidRPr="00CC0C25">
              <w:t>февраль 2015г</w:t>
            </w:r>
          </w:p>
        </w:tc>
        <w:tc>
          <w:tcPr>
            <w:tcW w:w="2519" w:type="dxa"/>
          </w:tcPr>
          <w:p w:rsidR="00D36A90" w:rsidRPr="00CC0C25" w:rsidRDefault="00D36A90" w:rsidP="00506C72">
            <w:pPr>
              <w:jc w:val="center"/>
            </w:pPr>
            <w:r w:rsidRPr="00CC0C25">
              <w:t>МЦБ</w:t>
            </w:r>
          </w:p>
        </w:tc>
      </w:tr>
      <w:tr w:rsidR="00D36A90" w:rsidRPr="00CC0C25" w:rsidTr="00506C72">
        <w:tc>
          <w:tcPr>
            <w:tcW w:w="636" w:type="dxa"/>
            <w:gridSpan w:val="2"/>
          </w:tcPr>
          <w:p w:rsidR="00D36A90" w:rsidRPr="00CC0C25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</w:tcPr>
          <w:p w:rsidR="00D36A90" w:rsidRPr="00CC0C25" w:rsidRDefault="00D36A90" w:rsidP="00506C72">
            <w:r w:rsidRPr="00CC0C25">
              <w:t>«200 дней  у ворот  ада»- урок мужества 16+</w:t>
            </w:r>
          </w:p>
        </w:tc>
        <w:tc>
          <w:tcPr>
            <w:tcW w:w="1734" w:type="dxa"/>
          </w:tcPr>
          <w:p w:rsidR="00D36A90" w:rsidRPr="00CC0C25" w:rsidRDefault="00D36A90" w:rsidP="00506C72">
            <w:pPr>
              <w:jc w:val="center"/>
            </w:pPr>
            <w:r w:rsidRPr="00CC0C25">
              <w:t>6.02.2015г.</w:t>
            </w:r>
          </w:p>
        </w:tc>
        <w:tc>
          <w:tcPr>
            <w:tcW w:w="2519" w:type="dxa"/>
          </w:tcPr>
          <w:p w:rsidR="00D36A90" w:rsidRPr="00CC0C25" w:rsidRDefault="00D36A90" w:rsidP="00506C72">
            <w:pPr>
              <w:jc w:val="center"/>
            </w:pPr>
            <w:r w:rsidRPr="00CC0C25">
              <w:t>МЦБ</w:t>
            </w:r>
          </w:p>
        </w:tc>
      </w:tr>
      <w:tr w:rsidR="00D36A90" w:rsidRPr="00CC0C25" w:rsidTr="00506C72">
        <w:tc>
          <w:tcPr>
            <w:tcW w:w="636" w:type="dxa"/>
            <w:gridSpan w:val="2"/>
          </w:tcPr>
          <w:p w:rsidR="00D36A90" w:rsidRPr="00CC0C25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</w:tcPr>
          <w:p w:rsidR="00D36A90" w:rsidRPr="00CC0C25" w:rsidRDefault="00D36A90" w:rsidP="00506C72">
            <w:pPr>
              <w:jc w:val="both"/>
            </w:pPr>
            <w:r w:rsidRPr="00CC0C25">
              <w:t>Открытие выставки в выставочном зале музея «Долг. Честь. Отечество».</w:t>
            </w:r>
          </w:p>
        </w:tc>
        <w:tc>
          <w:tcPr>
            <w:tcW w:w="1734" w:type="dxa"/>
          </w:tcPr>
          <w:p w:rsidR="00D36A90" w:rsidRPr="00CC0C25" w:rsidRDefault="00D36A90" w:rsidP="00506C72">
            <w:pPr>
              <w:jc w:val="center"/>
            </w:pPr>
            <w:r w:rsidRPr="00CC0C25">
              <w:t>19 февраля 2015г.</w:t>
            </w:r>
          </w:p>
        </w:tc>
        <w:tc>
          <w:tcPr>
            <w:tcW w:w="2519" w:type="dxa"/>
          </w:tcPr>
          <w:p w:rsidR="00D36A90" w:rsidRPr="00CC0C25" w:rsidRDefault="00D36A90" w:rsidP="00506C72">
            <w:pPr>
              <w:jc w:val="center"/>
            </w:pPr>
            <w:r w:rsidRPr="00CC0C25">
              <w:t>Музей истории разв</w:t>
            </w:r>
            <w:r w:rsidRPr="00CC0C25">
              <w:t>и</w:t>
            </w:r>
            <w:r w:rsidRPr="00CC0C25">
              <w:t>тия сельского хозя</w:t>
            </w:r>
            <w:r w:rsidRPr="00CC0C25">
              <w:t>й</w:t>
            </w:r>
            <w:r w:rsidRPr="00CC0C25">
              <w:t>ства Амурской обла</w:t>
            </w:r>
            <w:r w:rsidRPr="00CC0C25">
              <w:t>с</w:t>
            </w:r>
            <w:r w:rsidRPr="00CC0C25">
              <w:t>ти</w:t>
            </w:r>
          </w:p>
        </w:tc>
      </w:tr>
      <w:tr w:rsidR="00D36A90" w:rsidRPr="00CC0C25" w:rsidTr="00506C72">
        <w:tc>
          <w:tcPr>
            <w:tcW w:w="636" w:type="dxa"/>
            <w:gridSpan w:val="2"/>
          </w:tcPr>
          <w:p w:rsidR="00D36A90" w:rsidRPr="00CC0C25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</w:tcPr>
          <w:p w:rsidR="00D36A90" w:rsidRPr="00CC0C25" w:rsidRDefault="00D36A90" w:rsidP="00506C72">
            <w:pPr>
              <w:jc w:val="both"/>
            </w:pPr>
            <w:r w:rsidRPr="00CC0C25">
              <w:t>Передвижная выставка в РДК «Долг. Честь. Отечество».</w:t>
            </w:r>
          </w:p>
        </w:tc>
        <w:tc>
          <w:tcPr>
            <w:tcW w:w="1734" w:type="dxa"/>
          </w:tcPr>
          <w:p w:rsidR="00D36A90" w:rsidRPr="00CC0C25" w:rsidRDefault="00D36A90" w:rsidP="00506C72">
            <w:pPr>
              <w:jc w:val="center"/>
            </w:pPr>
            <w:r w:rsidRPr="00CC0C25">
              <w:t>23 февраля 2015г.</w:t>
            </w:r>
          </w:p>
        </w:tc>
        <w:tc>
          <w:tcPr>
            <w:tcW w:w="2519" w:type="dxa"/>
          </w:tcPr>
          <w:p w:rsidR="00D36A90" w:rsidRPr="00CC0C25" w:rsidRDefault="00D36A90" w:rsidP="00506C72">
            <w:pPr>
              <w:jc w:val="center"/>
            </w:pPr>
            <w:r w:rsidRPr="00CC0C25">
              <w:t>Музей истории разв</w:t>
            </w:r>
            <w:r w:rsidRPr="00CC0C25">
              <w:t>и</w:t>
            </w:r>
            <w:r w:rsidRPr="00CC0C25">
              <w:t>тия сельского хозя</w:t>
            </w:r>
            <w:r w:rsidRPr="00CC0C25">
              <w:t>й</w:t>
            </w:r>
            <w:r w:rsidRPr="00CC0C25">
              <w:t>ства Амурской обла</w:t>
            </w:r>
            <w:r w:rsidRPr="00CC0C25">
              <w:t>с</w:t>
            </w:r>
            <w:r w:rsidRPr="00CC0C25">
              <w:t>ти</w:t>
            </w:r>
          </w:p>
        </w:tc>
      </w:tr>
      <w:tr w:rsidR="00D36A90" w:rsidRPr="00CC0C25" w:rsidTr="00506C72">
        <w:tc>
          <w:tcPr>
            <w:tcW w:w="636" w:type="dxa"/>
            <w:gridSpan w:val="2"/>
          </w:tcPr>
          <w:p w:rsidR="00D36A90" w:rsidRPr="00CC0C25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</w:tcPr>
          <w:p w:rsidR="00D36A90" w:rsidRPr="00CC0C25" w:rsidRDefault="00D36A90" w:rsidP="00506C72">
            <w:pPr>
              <w:jc w:val="both"/>
            </w:pPr>
            <w:r w:rsidRPr="00CC0C25">
              <w:t>Торжественные линейки, посвященные Дню защитника Отечества</w:t>
            </w:r>
          </w:p>
          <w:p w:rsidR="00D36A90" w:rsidRPr="00CC0C25" w:rsidRDefault="00D36A90" w:rsidP="00506C72">
            <w:pPr>
              <w:jc w:val="both"/>
            </w:pPr>
            <w:r w:rsidRPr="00CC0C25">
              <w:t>Конкурсные и концертные программы.</w:t>
            </w:r>
          </w:p>
          <w:p w:rsidR="00D36A90" w:rsidRPr="00CC0C25" w:rsidRDefault="00D36A90" w:rsidP="00506C72">
            <w:pPr>
              <w:jc w:val="both"/>
            </w:pPr>
            <w:r w:rsidRPr="00CC0C25">
              <w:t>Районные соревнования по пулевой стрельбе памяти А. Волошина.</w:t>
            </w:r>
          </w:p>
          <w:p w:rsidR="00D36A90" w:rsidRPr="00CC0C25" w:rsidRDefault="00D36A90" w:rsidP="00506C72">
            <w:pPr>
              <w:jc w:val="both"/>
            </w:pPr>
            <w:r w:rsidRPr="00CC0C25">
              <w:t xml:space="preserve">Районный конкурс патриотической песни «Этих дней не смолкнет слава». </w:t>
            </w:r>
          </w:p>
          <w:p w:rsidR="00D36A90" w:rsidRPr="00CC0C25" w:rsidRDefault="00D36A90" w:rsidP="00506C72">
            <w:pPr>
              <w:jc w:val="both"/>
            </w:pPr>
            <w:r w:rsidRPr="00CC0C25">
              <w:t>Организация и проведение месячника в</w:t>
            </w:r>
            <w:r w:rsidRPr="00CC0C25">
              <w:t>о</w:t>
            </w:r>
            <w:r w:rsidRPr="00CC0C25">
              <w:t>енно – патриотического воспитания м</w:t>
            </w:r>
            <w:r w:rsidRPr="00CC0C25">
              <w:t>о</w:t>
            </w:r>
            <w:r w:rsidRPr="00CC0C25">
              <w:t>лодежи:</w:t>
            </w:r>
          </w:p>
          <w:p w:rsidR="00D36A90" w:rsidRPr="00CC0C25" w:rsidRDefault="00D36A90" w:rsidP="00506C72">
            <w:r w:rsidRPr="00CC0C25">
              <w:t>-уроки Мужества, тематические классные часы, конкурсы, соревнования.</w:t>
            </w:r>
          </w:p>
        </w:tc>
        <w:tc>
          <w:tcPr>
            <w:tcW w:w="1734" w:type="dxa"/>
          </w:tcPr>
          <w:p w:rsidR="00D36A90" w:rsidRPr="00CC0C25" w:rsidRDefault="00D36A90" w:rsidP="00506C72">
            <w:pPr>
              <w:jc w:val="center"/>
            </w:pPr>
            <w:r w:rsidRPr="00CC0C25">
              <w:t xml:space="preserve">Январь – </w:t>
            </w:r>
          </w:p>
          <w:p w:rsidR="00D36A90" w:rsidRPr="00CC0C25" w:rsidRDefault="00D36A90" w:rsidP="00506C72">
            <w:pPr>
              <w:jc w:val="center"/>
            </w:pPr>
            <w:r w:rsidRPr="00CC0C25">
              <w:t xml:space="preserve">февраль </w:t>
            </w:r>
          </w:p>
          <w:p w:rsidR="00D36A90" w:rsidRPr="00CC0C25" w:rsidRDefault="00D36A90" w:rsidP="00506C72">
            <w:pPr>
              <w:jc w:val="center"/>
            </w:pPr>
            <w:r w:rsidRPr="00CC0C25">
              <w:t>2015 гг.</w:t>
            </w:r>
          </w:p>
        </w:tc>
        <w:tc>
          <w:tcPr>
            <w:tcW w:w="2519" w:type="dxa"/>
          </w:tcPr>
          <w:p w:rsidR="00D36A90" w:rsidRPr="00CC0C25" w:rsidRDefault="00D36A90" w:rsidP="00506C72">
            <w:pPr>
              <w:jc w:val="center"/>
            </w:pPr>
            <w:r w:rsidRPr="00CC0C25">
              <w:t>Отдел образования</w:t>
            </w:r>
          </w:p>
          <w:p w:rsidR="00D36A90" w:rsidRPr="00CC0C25" w:rsidRDefault="00D36A90" w:rsidP="00506C72">
            <w:pPr>
              <w:jc w:val="center"/>
            </w:pPr>
          </w:p>
          <w:p w:rsidR="00D36A90" w:rsidRPr="00CC0C25" w:rsidRDefault="00D36A90" w:rsidP="00506C72">
            <w:pPr>
              <w:jc w:val="center"/>
            </w:pPr>
          </w:p>
          <w:p w:rsidR="00D36A90" w:rsidRPr="00CC0C25" w:rsidRDefault="00D36A90" w:rsidP="00506C72">
            <w:pPr>
              <w:jc w:val="center"/>
            </w:pPr>
          </w:p>
          <w:p w:rsidR="00D36A90" w:rsidRPr="00CC0C25" w:rsidRDefault="00D36A90" w:rsidP="00506C72">
            <w:pPr>
              <w:jc w:val="center"/>
            </w:pPr>
          </w:p>
          <w:p w:rsidR="00D36A90" w:rsidRPr="00CC0C25" w:rsidRDefault="00D36A90" w:rsidP="00506C72">
            <w:pPr>
              <w:jc w:val="center"/>
            </w:pPr>
            <w:r w:rsidRPr="00CC0C25">
              <w:t>КФКС и МП</w:t>
            </w:r>
          </w:p>
          <w:p w:rsidR="00D36A90" w:rsidRPr="00CC0C25" w:rsidRDefault="00D36A90" w:rsidP="00506C72">
            <w:pPr>
              <w:jc w:val="center"/>
            </w:pPr>
            <w:r w:rsidRPr="00CC0C25">
              <w:t>КДН и ЗП</w:t>
            </w:r>
          </w:p>
        </w:tc>
      </w:tr>
      <w:tr w:rsidR="00D36A90" w:rsidRPr="00C44DDC" w:rsidTr="00506C72">
        <w:tc>
          <w:tcPr>
            <w:tcW w:w="636" w:type="dxa"/>
            <w:gridSpan w:val="2"/>
          </w:tcPr>
          <w:p w:rsidR="00D36A90" w:rsidRPr="00C44DDC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</w:tcPr>
          <w:p w:rsidR="00D36A90" w:rsidRPr="00C44DDC" w:rsidRDefault="00D36A90" w:rsidP="00506C72">
            <w:pPr>
              <w:jc w:val="both"/>
            </w:pPr>
            <w:r w:rsidRPr="00C44DDC">
              <w:t>Военно-патриотическое мероприятие «Растим патриотов России»</w:t>
            </w:r>
          </w:p>
        </w:tc>
        <w:tc>
          <w:tcPr>
            <w:tcW w:w="1734" w:type="dxa"/>
          </w:tcPr>
          <w:p w:rsidR="00D36A90" w:rsidRPr="00C44DDC" w:rsidRDefault="00D36A90" w:rsidP="00506C72">
            <w:pPr>
              <w:jc w:val="center"/>
            </w:pPr>
            <w:r w:rsidRPr="00C44DDC">
              <w:t>12.02.2015</w:t>
            </w:r>
          </w:p>
        </w:tc>
        <w:tc>
          <w:tcPr>
            <w:tcW w:w="2519" w:type="dxa"/>
          </w:tcPr>
          <w:p w:rsidR="00D36A90" w:rsidRPr="00C44DDC" w:rsidRDefault="00D36A90" w:rsidP="00570D77">
            <w:pPr>
              <w:jc w:val="both"/>
            </w:pPr>
            <w:r w:rsidRPr="00C44DDC">
              <w:t>Местное отделение ДОСААФ, Музей и</w:t>
            </w:r>
            <w:r w:rsidRPr="00C44DDC">
              <w:t>с</w:t>
            </w:r>
            <w:r w:rsidRPr="00C44DDC">
              <w:t>тории развития сел</w:t>
            </w:r>
            <w:r w:rsidRPr="00C44DDC">
              <w:t>ь</w:t>
            </w:r>
            <w:r w:rsidRPr="00C44DDC">
              <w:t>ского хозяйства Амурской области отделы образования, культуры, , отдел в</w:t>
            </w:r>
            <w:r w:rsidRPr="00C44DDC">
              <w:t>о</w:t>
            </w:r>
            <w:r w:rsidRPr="00C44DDC">
              <w:t>енного комиссариата Амурской области по Тамбовскому и Ко</w:t>
            </w:r>
            <w:r w:rsidRPr="00C44DDC">
              <w:t>н</w:t>
            </w:r>
            <w:r w:rsidRPr="00C44DDC">
              <w:t>стантиновскому ра</w:t>
            </w:r>
            <w:r w:rsidRPr="00C44DDC">
              <w:t>й</w:t>
            </w:r>
            <w:r w:rsidRPr="00C44DDC">
              <w:t>онам(по согласов</w:t>
            </w:r>
            <w:r w:rsidRPr="00C44DDC">
              <w:t>а</w:t>
            </w:r>
            <w:r w:rsidRPr="00C44DDC">
              <w:t>нию</w:t>
            </w:r>
          </w:p>
        </w:tc>
      </w:tr>
      <w:tr w:rsidR="00D36A90" w:rsidRPr="00C44DDC" w:rsidTr="00506C72">
        <w:tc>
          <w:tcPr>
            <w:tcW w:w="636" w:type="dxa"/>
            <w:gridSpan w:val="2"/>
          </w:tcPr>
          <w:p w:rsidR="00D36A90" w:rsidRPr="00C44DDC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</w:tcPr>
          <w:p w:rsidR="00D36A90" w:rsidRPr="00C44DDC" w:rsidRDefault="00D36A90" w:rsidP="00F63F60">
            <w:pPr>
              <w:jc w:val="both"/>
            </w:pPr>
            <w:r w:rsidRPr="00C44DDC">
              <w:t>Районный конкурс инсцинированной в</w:t>
            </w:r>
            <w:r w:rsidRPr="00C44DDC">
              <w:t>о</w:t>
            </w:r>
            <w:r w:rsidRPr="00C44DDC">
              <w:t>енной песни</w:t>
            </w:r>
          </w:p>
        </w:tc>
        <w:tc>
          <w:tcPr>
            <w:tcW w:w="1734" w:type="dxa"/>
          </w:tcPr>
          <w:p w:rsidR="00D36A90" w:rsidRPr="00C44DDC" w:rsidRDefault="00D36A90" w:rsidP="00506C72">
            <w:pPr>
              <w:jc w:val="center"/>
            </w:pPr>
            <w:r w:rsidRPr="00C44DDC">
              <w:t>20.02.2015</w:t>
            </w:r>
          </w:p>
        </w:tc>
        <w:tc>
          <w:tcPr>
            <w:tcW w:w="2519" w:type="dxa"/>
          </w:tcPr>
          <w:p w:rsidR="00D36A90" w:rsidRPr="00C44DDC" w:rsidRDefault="00D36A90" w:rsidP="00570D77">
            <w:pPr>
              <w:jc w:val="both"/>
            </w:pPr>
            <w:r w:rsidRPr="00C44DDC">
              <w:t>ЦДТ, отдел образов</w:t>
            </w:r>
            <w:r w:rsidRPr="00C44DDC">
              <w:t>а</w:t>
            </w:r>
            <w:r w:rsidRPr="00C44DDC">
              <w:t>ния, образовательные организации</w:t>
            </w:r>
          </w:p>
        </w:tc>
      </w:tr>
      <w:tr w:rsidR="00D36A90" w:rsidRPr="00C44DDC" w:rsidTr="00506C72">
        <w:tc>
          <w:tcPr>
            <w:tcW w:w="636" w:type="dxa"/>
            <w:gridSpan w:val="2"/>
          </w:tcPr>
          <w:p w:rsidR="00D36A90" w:rsidRPr="00C44DDC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</w:tcPr>
          <w:p w:rsidR="00D36A90" w:rsidRPr="00C44DDC" w:rsidRDefault="00D36A90" w:rsidP="00A30A1E">
            <w:pPr>
              <w:jc w:val="both"/>
            </w:pPr>
            <w:r w:rsidRPr="00C44DDC">
              <w:t>Лыжный переход между заставами Та</w:t>
            </w:r>
            <w:r w:rsidRPr="00C44DDC">
              <w:t>м</w:t>
            </w:r>
            <w:r w:rsidRPr="00C44DDC">
              <w:t>бовского и Константиновского района</w:t>
            </w:r>
          </w:p>
        </w:tc>
        <w:tc>
          <w:tcPr>
            <w:tcW w:w="1734" w:type="dxa"/>
          </w:tcPr>
          <w:p w:rsidR="00D36A90" w:rsidRPr="00C44DDC" w:rsidRDefault="00D36A90" w:rsidP="00A30A1E">
            <w:pPr>
              <w:jc w:val="center"/>
            </w:pPr>
            <w:r w:rsidRPr="00C44DDC">
              <w:t>25.02.2015</w:t>
            </w:r>
          </w:p>
        </w:tc>
        <w:tc>
          <w:tcPr>
            <w:tcW w:w="2519" w:type="dxa"/>
          </w:tcPr>
          <w:p w:rsidR="00D36A90" w:rsidRPr="00C44DDC" w:rsidRDefault="00D36A90" w:rsidP="00DD6AAC">
            <w:pPr>
              <w:jc w:val="both"/>
            </w:pPr>
            <w:r w:rsidRPr="00C44DDC">
              <w:t>Местное отделение ДОСААФ, отделы образования, культ</w:t>
            </w:r>
            <w:r w:rsidRPr="00C44DDC">
              <w:t>у</w:t>
            </w:r>
            <w:r w:rsidRPr="00C44DDC">
              <w:t>ры, отдел военного комиссариата Аму</w:t>
            </w:r>
            <w:r w:rsidRPr="00C44DDC">
              <w:t>р</w:t>
            </w:r>
            <w:r w:rsidRPr="00C44DDC">
              <w:t>ской области по Та</w:t>
            </w:r>
            <w:r w:rsidRPr="00C44DDC">
              <w:t>м</w:t>
            </w:r>
            <w:r w:rsidRPr="00C44DDC">
              <w:t>бовскому и Конста</w:t>
            </w:r>
            <w:r w:rsidRPr="00C44DDC">
              <w:t>н</w:t>
            </w:r>
            <w:r w:rsidRPr="00C44DDC">
              <w:t>тиновскому ра</w:t>
            </w:r>
            <w:r w:rsidRPr="00C44DDC">
              <w:t>й</w:t>
            </w:r>
            <w:r w:rsidRPr="00C44DDC">
              <w:t>онам(по согласов</w:t>
            </w:r>
            <w:r w:rsidRPr="00C44DDC">
              <w:t>а</w:t>
            </w:r>
            <w:r w:rsidRPr="00C44DDC">
              <w:t>нию)</w:t>
            </w:r>
          </w:p>
        </w:tc>
      </w:tr>
      <w:tr w:rsidR="00D36A90" w:rsidRPr="00C44DDC" w:rsidTr="00506C72">
        <w:tc>
          <w:tcPr>
            <w:tcW w:w="9464" w:type="dxa"/>
            <w:gridSpan w:val="6"/>
          </w:tcPr>
          <w:p w:rsidR="00D36A90" w:rsidRPr="00C44DDC" w:rsidRDefault="00D36A90" w:rsidP="00506C72">
            <w:pPr>
              <w:jc w:val="center"/>
              <w:rPr>
                <w:b/>
                <w:i/>
              </w:rPr>
            </w:pPr>
            <w:r w:rsidRPr="00C44DDC">
              <w:rPr>
                <w:b/>
                <w:i/>
              </w:rPr>
              <w:t>День Победы</w:t>
            </w:r>
          </w:p>
        </w:tc>
      </w:tr>
      <w:tr w:rsidR="00D36A90" w:rsidRPr="00C44DDC" w:rsidTr="00506C72">
        <w:tc>
          <w:tcPr>
            <w:tcW w:w="636" w:type="dxa"/>
            <w:gridSpan w:val="2"/>
          </w:tcPr>
          <w:p w:rsidR="00D36A90" w:rsidRPr="00C44DDC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  <w:vAlign w:val="center"/>
          </w:tcPr>
          <w:p w:rsidR="00D36A90" w:rsidRPr="00C44DDC" w:rsidRDefault="00D36A90" w:rsidP="00B469F7">
            <w:r w:rsidRPr="00C44DDC">
              <w:t>Организация и проведение Всеросси</w:t>
            </w:r>
            <w:r w:rsidRPr="00C44DDC">
              <w:t>й</w:t>
            </w:r>
            <w:r w:rsidRPr="00C44DDC">
              <w:t>ской акции «Георгиевская ленточка» (в рамках единых дней действий)</w:t>
            </w:r>
          </w:p>
        </w:tc>
        <w:tc>
          <w:tcPr>
            <w:tcW w:w="1734" w:type="dxa"/>
            <w:vAlign w:val="center"/>
          </w:tcPr>
          <w:p w:rsidR="00D36A90" w:rsidRPr="00C44DDC" w:rsidRDefault="00D36A90" w:rsidP="00506C72">
            <w:pPr>
              <w:jc w:val="center"/>
            </w:pPr>
            <w:r w:rsidRPr="00C44DDC">
              <w:t>22.04.-09 05.</w:t>
            </w:r>
          </w:p>
          <w:p w:rsidR="00D36A90" w:rsidRPr="00C44DDC" w:rsidRDefault="00D36A90" w:rsidP="00506C72">
            <w:pPr>
              <w:jc w:val="center"/>
            </w:pPr>
            <w:r w:rsidRPr="00C44DDC">
              <w:t>2015 г.</w:t>
            </w:r>
          </w:p>
        </w:tc>
        <w:tc>
          <w:tcPr>
            <w:tcW w:w="2519" w:type="dxa"/>
            <w:vAlign w:val="center"/>
          </w:tcPr>
          <w:p w:rsidR="00D36A90" w:rsidRPr="00C44DDC" w:rsidRDefault="00D36A90" w:rsidP="00506C72">
            <w:pPr>
              <w:jc w:val="center"/>
            </w:pPr>
            <w:r w:rsidRPr="00C44DDC">
              <w:t>Корпус волонтеров, главы сельсоветов</w:t>
            </w:r>
          </w:p>
        </w:tc>
      </w:tr>
      <w:tr w:rsidR="00D36A90" w:rsidRPr="00C44DDC" w:rsidTr="00506C72">
        <w:tc>
          <w:tcPr>
            <w:tcW w:w="636" w:type="dxa"/>
            <w:gridSpan w:val="2"/>
          </w:tcPr>
          <w:p w:rsidR="00D36A90" w:rsidRPr="00C44DDC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  <w:vAlign w:val="center"/>
          </w:tcPr>
          <w:p w:rsidR="00D36A90" w:rsidRPr="00C44DDC" w:rsidRDefault="00D36A90" w:rsidP="00506C72">
            <w:r w:rsidRPr="00C44DDC">
              <w:t>Организация и проведение Всеросси</w:t>
            </w:r>
            <w:r w:rsidRPr="00C44DDC">
              <w:t>й</w:t>
            </w:r>
            <w:r w:rsidRPr="00C44DDC">
              <w:t>ской акции «Бессмертный полк» (в ра</w:t>
            </w:r>
            <w:r w:rsidRPr="00C44DDC">
              <w:t>м</w:t>
            </w:r>
            <w:r w:rsidRPr="00C44DDC">
              <w:t>ках единых дней действий)</w:t>
            </w:r>
          </w:p>
        </w:tc>
        <w:tc>
          <w:tcPr>
            <w:tcW w:w="1734" w:type="dxa"/>
            <w:vAlign w:val="center"/>
          </w:tcPr>
          <w:p w:rsidR="00D36A90" w:rsidRPr="00C44DDC" w:rsidRDefault="00D36A90" w:rsidP="00506C72">
            <w:pPr>
              <w:jc w:val="center"/>
            </w:pPr>
            <w:r w:rsidRPr="00C44DDC">
              <w:t>9 мая</w:t>
            </w:r>
          </w:p>
          <w:p w:rsidR="00D36A90" w:rsidRPr="00C44DDC" w:rsidRDefault="00D36A90" w:rsidP="00506C72">
            <w:pPr>
              <w:jc w:val="center"/>
            </w:pPr>
            <w:r w:rsidRPr="00C44DDC">
              <w:t>2015 г.</w:t>
            </w:r>
          </w:p>
        </w:tc>
        <w:tc>
          <w:tcPr>
            <w:tcW w:w="2519" w:type="dxa"/>
            <w:vAlign w:val="center"/>
          </w:tcPr>
          <w:p w:rsidR="00D36A90" w:rsidRPr="00C44DDC" w:rsidRDefault="00D36A90" w:rsidP="00506C72">
            <w:pPr>
              <w:jc w:val="center"/>
            </w:pPr>
            <w:r w:rsidRPr="00C44DDC">
              <w:t>МАУ Тамбовский РДК и филиалы</w:t>
            </w:r>
          </w:p>
        </w:tc>
      </w:tr>
      <w:tr w:rsidR="00D36A90" w:rsidRPr="00C44DDC" w:rsidTr="00506C72">
        <w:tc>
          <w:tcPr>
            <w:tcW w:w="636" w:type="dxa"/>
            <w:gridSpan w:val="2"/>
          </w:tcPr>
          <w:p w:rsidR="00D36A90" w:rsidRPr="00C44DDC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  <w:vAlign w:val="center"/>
          </w:tcPr>
          <w:p w:rsidR="00D36A90" w:rsidRPr="00C44DDC" w:rsidRDefault="00D36A90" w:rsidP="00506C72">
            <w:r w:rsidRPr="00C44DDC">
              <w:t>Старт Всероссийской  акции «Письмо Победы» (в рамках единых дней дейс</w:t>
            </w:r>
            <w:r w:rsidRPr="00C44DDC">
              <w:t>т</w:t>
            </w:r>
            <w:r w:rsidRPr="00C44DDC">
              <w:t>вий)</w:t>
            </w:r>
          </w:p>
        </w:tc>
        <w:tc>
          <w:tcPr>
            <w:tcW w:w="1734" w:type="dxa"/>
            <w:vAlign w:val="center"/>
          </w:tcPr>
          <w:p w:rsidR="00D36A90" w:rsidRPr="00C44DDC" w:rsidRDefault="00D36A90" w:rsidP="00506C72">
            <w:pPr>
              <w:jc w:val="center"/>
            </w:pPr>
            <w:r w:rsidRPr="00C44DDC">
              <w:t>27.04.2015</w:t>
            </w:r>
          </w:p>
        </w:tc>
        <w:tc>
          <w:tcPr>
            <w:tcW w:w="2519" w:type="dxa"/>
            <w:vAlign w:val="center"/>
          </w:tcPr>
          <w:p w:rsidR="00D36A90" w:rsidRPr="00C44DDC" w:rsidRDefault="00D36A90" w:rsidP="00506C72">
            <w:pPr>
              <w:jc w:val="center"/>
            </w:pPr>
            <w:r w:rsidRPr="00C44DDC">
              <w:t>Корпус волонтеров, отдел образования</w:t>
            </w:r>
          </w:p>
        </w:tc>
      </w:tr>
      <w:tr w:rsidR="00D36A90" w:rsidRPr="00C44DDC" w:rsidTr="00506C72">
        <w:tc>
          <w:tcPr>
            <w:tcW w:w="636" w:type="dxa"/>
            <w:gridSpan w:val="2"/>
          </w:tcPr>
          <w:p w:rsidR="00D36A90" w:rsidRPr="00C44DDC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  <w:vAlign w:val="center"/>
          </w:tcPr>
          <w:p w:rsidR="00D36A90" w:rsidRPr="00C44DDC" w:rsidRDefault="00D36A90" w:rsidP="0049445C">
            <w:r w:rsidRPr="00C44DDC">
              <w:t>Всероссийская акция «Вахта памяти. Вечный огонь» (в рамках единых дней действий)</w:t>
            </w:r>
          </w:p>
        </w:tc>
        <w:tc>
          <w:tcPr>
            <w:tcW w:w="1734" w:type="dxa"/>
            <w:vAlign w:val="center"/>
          </w:tcPr>
          <w:p w:rsidR="00D36A90" w:rsidRPr="00C44DDC" w:rsidRDefault="00D36A90" w:rsidP="00506C72">
            <w:pPr>
              <w:jc w:val="center"/>
            </w:pPr>
            <w:r w:rsidRPr="00C44DDC">
              <w:t>09.05.2015</w:t>
            </w:r>
          </w:p>
        </w:tc>
        <w:tc>
          <w:tcPr>
            <w:tcW w:w="2519" w:type="dxa"/>
            <w:vAlign w:val="center"/>
          </w:tcPr>
          <w:p w:rsidR="00D36A90" w:rsidRPr="00C44DDC" w:rsidRDefault="00D36A90" w:rsidP="00506C72">
            <w:pPr>
              <w:jc w:val="center"/>
            </w:pPr>
            <w:r w:rsidRPr="00C44DDC">
              <w:t>Отдел образования, главы сельсоветов, волонтерский корпус</w:t>
            </w:r>
          </w:p>
        </w:tc>
      </w:tr>
      <w:tr w:rsidR="00D36A90" w:rsidRPr="00C44DDC" w:rsidTr="00506C72">
        <w:tc>
          <w:tcPr>
            <w:tcW w:w="636" w:type="dxa"/>
            <w:gridSpan w:val="2"/>
          </w:tcPr>
          <w:p w:rsidR="00D36A90" w:rsidRPr="00C44DDC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  <w:vAlign w:val="center"/>
          </w:tcPr>
          <w:p w:rsidR="00D36A90" w:rsidRPr="00C44DDC" w:rsidRDefault="00D36A90" w:rsidP="00BA4829">
            <w:r w:rsidRPr="00C44DDC">
              <w:t xml:space="preserve"> Организация и проведение Всеросси</w:t>
            </w:r>
            <w:r w:rsidRPr="00C44DDC">
              <w:t>й</w:t>
            </w:r>
            <w:r w:rsidRPr="00C44DDC">
              <w:t>ской акции  реконструкторов – «Солда</w:t>
            </w:r>
            <w:r w:rsidRPr="00C44DDC">
              <w:t>т</w:t>
            </w:r>
            <w:r w:rsidRPr="00C44DDC">
              <w:t>ская каша» (в рамках единых дней дейс</w:t>
            </w:r>
            <w:r w:rsidRPr="00C44DDC">
              <w:t>т</w:t>
            </w:r>
            <w:r w:rsidRPr="00C44DDC">
              <w:t>вий)</w:t>
            </w:r>
          </w:p>
        </w:tc>
        <w:tc>
          <w:tcPr>
            <w:tcW w:w="1734" w:type="dxa"/>
            <w:vAlign w:val="center"/>
          </w:tcPr>
          <w:p w:rsidR="00D36A90" w:rsidRPr="00C44DDC" w:rsidRDefault="00D36A90" w:rsidP="00506C72">
            <w:pPr>
              <w:jc w:val="center"/>
            </w:pPr>
            <w:r w:rsidRPr="00C44DDC">
              <w:t>9 мая 2015</w:t>
            </w:r>
          </w:p>
        </w:tc>
        <w:tc>
          <w:tcPr>
            <w:tcW w:w="2519" w:type="dxa"/>
            <w:vAlign w:val="center"/>
          </w:tcPr>
          <w:p w:rsidR="00D36A90" w:rsidRPr="00C44DDC" w:rsidRDefault="00D36A90" w:rsidP="00506C72">
            <w:pPr>
              <w:jc w:val="center"/>
            </w:pPr>
            <w:r w:rsidRPr="00C44DDC">
              <w:t xml:space="preserve">МАУ «Тамбовский РДК» и филиалы, главы сельсоветов, отдел экономики  и труда </w:t>
            </w:r>
          </w:p>
        </w:tc>
      </w:tr>
      <w:tr w:rsidR="00D36A90" w:rsidRPr="00C44DDC" w:rsidTr="00506C72">
        <w:tc>
          <w:tcPr>
            <w:tcW w:w="636" w:type="dxa"/>
            <w:gridSpan w:val="2"/>
          </w:tcPr>
          <w:p w:rsidR="00D36A90" w:rsidRPr="00C44DDC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  <w:vAlign w:val="center"/>
          </w:tcPr>
          <w:p w:rsidR="00D36A90" w:rsidRPr="00C44DDC" w:rsidRDefault="00D36A90" w:rsidP="00506C72">
            <w:r w:rsidRPr="00C44DDC">
              <w:t>Старт Всероссийской акции «Сирень П</w:t>
            </w:r>
            <w:r w:rsidRPr="00C44DDC">
              <w:t>о</w:t>
            </w:r>
            <w:r w:rsidRPr="00C44DDC">
              <w:t>беды» (в рамках единых дней действий)</w:t>
            </w:r>
          </w:p>
        </w:tc>
        <w:tc>
          <w:tcPr>
            <w:tcW w:w="1734" w:type="dxa"/>
            <w:vAlign w:val="center"/>
          </w:tcPr>
          <w:p w:rsidR="00D36A90" w:rsidRPr="00C44DDC" w:rsidRDefault="00D36A90" w:rsidP="00506C72">
            <w:pPr>
              <w:jc w:val="center"/>
            </w:pPr>
            <w:r w:rsidRPr="00C44DDC">
              <w:t>01.05.2015</w:t>
            </w:r>
          </w:p>
        </w:tc>
        <w:tc>
          <w:tcPr>
            <w:tcW w:w="2519" w:type="dxa"/>
            <w:vAlign w:val="center"/>
          </w:tcPr>
          <w:p w:rsidR="00D36A90" w:rsidRPr="00C44DDC" w:rsidRDefault="00D36A90" w:rsidP="00506C72">
            <w:pPr>
              <w:jc w:val="center"/>
            </w:pPr>
            <w:r w:rsidRPr="00C44DDC">
              <w:t>Главы сельсоветов, корпус волонтеров</w:t>
            </w:r>
          </w:p>
        </w:tc>
      </w:tr>
      <w:tr w:rsidR="00D36A90" w:rsidRPr="00C44DDC" w:rsidTr="00506C72">
        <w:tc>
          <w:tcPr>
            <w:tcW w:w="636" w:type="dxa"/>
            <w:gridSpan w:val="2"/>
          </w:tcPr>
          <w:p w:rsidR="00D36A90" w:rsidRPr="00C44DDC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  <w:vAlign w:val="center"/>
          </w:tcPr>
          <w:p w:rsidR="00D36A90" w:rsidRPr="00C44DDC" w:rsidRDefault="00D36A90" w:rsidP="00506C72">
            <w:r w:rsidRPr="00C44DDC">
              <w:t>Организация и проведение в районе Вс</w:t>
            </w:r>
            <w:r w:rsidRPr="00C44DDC">
              <w:t>е</w:t>
            </w:r>
            <w:r w:rsidRPr="00C44DDC">
              <w:t>российского флешмоба «День Победы» (в рамках единых дней действий)</w:t>
            </w:r>
          </w:p>
        </w:tc>
        <w:tc>
          <w:tcPr>
            <w:tcW w:w="1734" w:type="dxa"/>
            <w:vAlign w:val="center"/>
          </w:tcPr>
          <w:p w:rsidR="00D36A90" w:rsidRPr="00C44DDC" w:rsidRDefault="00D36A90" w:rsidP="00506C72">
            <w:pPr>
              <w:jc w:val="center"/>
            </w:pPr>
            <w:r w:rsidRPr="00C44DDC">
              <w:t>Май 2015</w:t>
            </w:r>
          </w:p>
        </w:tc>
        <w:tc>
          <w:tcPr>
            <w:tcW w:w="2519" w:type="dxa"/>
            <w:vAlign w:val="center"/>
          </w:tcPr>
          <w:p w:rsidR="00D36A90" w:rsidRPr="00C44DDC" w:rsidRDefault="00D36A90" w:rsidP="00506C72">
            <w:pPr>
              <w:jc w:val="center"/>
            </w:pPr>
            <w:r w:rsidRPr="00C44DDC">
              <w:t>Отдел культуры, ко</w:t>
            </w:r>
            <w:r w:rsidRPr="00C44DDC">
              <w:t>р</w:t>
            </w:r>
            <w:r w:rsidRPr="00C44DDC">
              <w:t>пус волонтеров</w:t>
            </w:r>
          </w:p>
        </w:tc>
      </w:tr>
      <w:tr w:rsidR="00D36A90" w:rsidRPr="00C44DDC" w:rsidTr="00506C72">
        <w:tc>
          <w:tcPr>
            <w:tcW w:w="636" w:type="dxa"/>
            <w:gridSpan w:val="2"/>
          </w:tcPr>
          <w:p w:rsidR="00D36A90" w:rsidRPr="00C44DDC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  <w:vAlign w:val="center"/>
          </w:tcPr>
          <w:p w:rsidR="00D36A90" w:rsidRPr="00C44DDC" w:rsidRDefault="00D36A90" w:rsidP="00506C72">
            <w:r w:rsidRPr="00C44DDC">
              <w:t>«Помнить больно, забыть нельзя!» -</w:t>
            </w:r>
          </w:p>
          <w:p w:rsidR="00D36A90" w:rsidRPr="00C44DDC" w:rsidRDefault="00D36A90" w:rsidP="00506C72">
            <w:r w:rsidRPr="00C44DDC">
              <w:t xml:space="preserve"> Митинг на Площади Победы, в селах района</w:t>
            </w:r>
          </w:p>
          <w:p w:rsidR="00D36A90" w:rsidRPr="00C44DDC" w:rsidRDefault="00D36A90" w:rsidP="00506C72"/>
        </w:tc>
        <w:tc>
          <w:tcPr>
            <w:tcW w:w="1734" w:type="dxa"/>
            <w:vAlign w:val="center"/>
          </w:tcPr>
          <w:p w:rsidR="00D36A90" w:rsidRPr="00C44DDC" w:rsidRDefault="00D36A90" w:rsidP="00506C72">
            <w:pPr>
              <w:jc w:val="center"/>
            </w:pPr>
            <w:r w:rsidRPr="00C44DDC">
              <w:t>9 мая</w:t>
            </w:r>
          </w:p>
          <w:p w:rsidR="00D36A90" w:rsidRPr="00C44DDC" w:rsidRDefault="00D36A90" w:rsidP="00506C72">
            <w:pPr>
              <w:jc w:val="center"/>
            </w:pPr>
            <w:r w:rsidRPr="00C44DDC">
              <w:t>2015 г.</w:t>
            </w:r>
          </w:p>
        </w:tc>
        <w:tc>
          <w:tcPr>
            <w:tcW w:w="2519" w:type="dxa"/>
            <w:vAlign w:val="center"/>
          </w:tcPr>
          <w:p w:rsidR="00D36A90" w:rsidRPr="00C44DDC" w:rsidRDefault="00D36A90" w:rsidP="00506C72">
            <w:pPr>
              <w:jc w:val="center"/>
            </w:pPr>
            <w:r w:rsidRPr="00C44DDC">
              <w:t>Главы сельсоветов,</w:t>
            </w:r>
          </w:p>
          <w:p w:rsidR="00D36A90" w:rsidRPr="00C44DDC" w:rsidRDefault="00D36A90" w:rsidP="00506C72">
            <w:pPr>
              <w:jc w:val="center"/>
            </w:pPr>
            <w:r w:rsidRPr="00C44DDC">
              <w:t>МАУ Тамбовский РДК и филиалы</w:t>
            </w:r>
          </w:p>
        </w:tc>
      </w:tr>
      <w:tr w:rsidR="00D36A90" w:rsidRPr="00C44DDC" w:rsidTr="00506C72">
        <w:tc>
          <w:tcPr>
            <w:tcW w:w="636" w:type="dxa"/>
            <w:gridSpan w:val="2"/>
          </w:tcPr>
          <w:p w:rsidR="00D36A90" w:rsidRPr="00C44DDC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  <w:vAlign w:val="center"/>
          </w:tcPr>
          <w:p w:rsidR="00D36A90" w:rsidRPr="00C44DDC" w:rsidRDefault="00D36A90" w:rsidP="00BA4829">
            <w:r w:rsidRPr="00C44DDC">
              <w:t>«Дороги Великой Победы»- праздничный концерт, посвящённый Победе в Великой Отечественной войне.</w:t>
            </w:r>
          </w:p>
        </w:tc>
        <w:tc>
          <w:tcPr>
            <w:tcW w:w="1734" w:type="dxa"/>
            <w:vAlign w:val="center"/>
          </w:tcPr>
          <w:p w:rsidR="00D36A90" w:rsidRPr="00C44DDC" w:rsidRDefault="00D36A90" w:rsidP="00506C72">
            <w:pPr>
              <w:jc w:val="center"/>
            </w:pPr>
            <w:r w:rsidRPr="00C44DDC">
              <w:t>9 мая</w:t>
            </w:r>
          </w:p>
          <w:p w:rsidR="00D36A90" w:rsidRPr="00C44DDC" w:rsidRDefault="00D36A90" w:rsidP="00506C72">
            <w:pPr>
              <w:jc w:val="center"/>
            </w:pPr>
            <w:r w:rsidRPr="00C44DDC">
              <w:t>2015 г.</w:t>
            </w:r>
          </w:p>
        </w:tc>
        <w:tc>
          <w:tcPr>
            <w:tcW w:w="2519" w:type="dxa"/>
            <w:vAlign w:val="center"/>
          </w:tcPr>
          <w:p w:rsidR="00D36A90" w:rsidRPr="00C44DDC" w:rsidRDefault="00D36A90" w:rsidP="00506C72">
            <w:pPr>
              <w:jc w:val="center"/>
            </w:pPr>
            <w:r w:rsidRPr="00C44DDC">
              <w:t>МАУ Тамбовский РДК и филиалы</w:t>
            </w:r>
          </w:p>
        </w:tc>
      </w:tr>
      <w:tr w:rsidR="00D36A90" w:rsidRPr="00C44DDC" w:rsidTr="00506C72">
        <w:tc>
          <w:tcPr>
            <w:tcW w:w="636" w:type="dxa"/>
            <w:gridSpan w:val="2"/>
          </w:tcPr>
          <w:p w:rsidR="00D36A90" w:rsidRPr="00C44DDC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</w:tcPr>
          <w:p w:rsidR="00D36A90" w:rsidRPr="00C44DDC" w:rsidRDefault="00D36A90" w:rsidP="00506C72">
            <w:r w:rsidRPr="00C44DDC">
              <w:t>«Есть память, которой не будет забвенья и слава, которой не будет конца» - лит</w:t>
            </w:r>
            <w:r w:rsidRPr="00C44DDC">
              <w:t>е</w:t>
            </w:r>
            <w:r w:rsidRPr="00C44DDC">
              <w:t>ратурно-поэтическая композиция 12+</w:t>
            </w:r>
          </w:p>
        </w:tc>
        <w:tc>
          <w:tcPr>
            <w:tcW w:w="1734" w:type="dxa"/>
          </w:tcPr>
          <w:p w:rsidR="00D36A90" w:rsidRPr="00C44DDC" w:rsidRDefault="00D36A90" w:rsidP="00506C72">
            <w:pPr>
              <w:jc w:val="center"/>
            </w:pPr>
            <w:r w:rsidRPr="00C44DDC">
              <w:t>май 2015г.</w:t>
            </w:r>
          </w:p>
        </w:tc>
        <w:tc>
          <w:tcPr>
            <w:tcW w:w="2519" w:type="dxa"/>
          </w:tcPr>
          <w:p w:rsidR="00D36A90" w:rsidRPr="00C44DDC" w:rsidRDefault="00D36A90" w:rsidP="00506C72">
            <w:pPr>
              <w:jc w:val="center"/>
            </w:pPr>
            <w:r w:rsidRPr="00C44DDC">
              <w:t>МЦБ Библиотеки района</w:t>
            </w:r>
          </w:p>
        </w:tc>
      </w:tr>
      <w:tr w:rsidR="00D36A90" w:rsidRPr="00C44DDC" w:rsidTr="00506C72">
        <w:tc>
          <w:tcPr>
            <w:tcW w:w="636" w:type="dxa"/>
            <w:gridSpan w:val="2"/>
          </w:tcPr>
          <w:p w:rsidR="00D36A90" w:rsidRPr="00C44DDC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</w:tcPr>
          <w:p w:rsidR="00D36A90" w:rsidRPr="00C44DDC" w:rsidRDefault="00D36A90" w:rsidP="00506C72">
            <w:r w:rsidRPr="00C44DDC">
              <w:t>«Обыкновенный человек с необычной судьбой»- вечер встречи 12+</w:t>
            </w:r>
          </w:p>
        </w:tc>
        <w:tc>
          <w:tcPr>
            <w:tcW w:w="1734" w:type="dxa"/>
          </w:tcPr>
          <w:p w:rsidR="00D36A90" w:rsidRPr="00C44DDC" w:rsidRDefault="00D36A90" w:rsidP="00506C72">
            <w:pPr>
              <w:jc w:val="center"/>
            </w:pPr>
            <w:r w:rsidRPr="00C44DDC">
              <w:t>2 кв. 2015 г.</w:t>
            </w:r>
          </w:p>
        </w:tc>
        <w:tc>
          <w:tcPr>
            <w:tcW w:w="2519" w:type="dxa"/>
          </w:tcPr>
          <w:p w:rsidR="00D36A90" w:rsidRPr="00C44DDC" w:rsidRDefault="00D36A90" w:rsidP="00506C72">
            <w:pPr>
              <w:jc w:val="center"/>
            </w:pPr>
            <w:r w:rsidRPr="00C44DDC">
              <w:t>МЦБ Детская б/ф</w:t>
            </w:r>
          </w:p>
        </w:tc>
      </w:tr>
      <w:tr w:rsidR="00D36A90" w:rsidRPr="00C44DDC" w:rsidTr="00506C72">
        <w:tc>
          <w:tcPr>
            <w:tcW w:w="636" w:type="dxa"/>
            <w:gridSpan w:val="2"/>
          </w:tcPr>
          <w:p w:rsidR="00D36A90" w:rsidRPr="00C44DDC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</w:tcPr>
          <w:p w:rsidR="00D36A90" w:rsidRPr="00C44DDC" w:rsidRDefault="00D36A90" w:rsidP="00506C72">
            <w:r w:rsidRPr="00C44DDC">
              <w:t>Акции:</w:t>
            </w:r>
          </w:p>
          <w:p w:rsidR="00D36A90" w:rsidRPr="00C44DDC" w:rsidRDefault="00D36A90" w:rsidP="00506C72">
            <w:r w:rsidRPr="00C44DDC">
              <w:t>«Книги о войне. Читай и гордись!»</w:t>
            </w:r>
          </w:p>
          <w:p w:rsidR="00D36A90" w:rsidRPr="00C44DDC" w:rsidRDefault="00D36A90" w:rsidP="00506C72">
            <w:r w:rsidRPr="00C44DDC">
              <w:t>«Я читаю книги о войне» 6+</w:t>
            </w:r>
          </w:p>
        </w:tc>
        <w:tc>
          <w:tcPr>
            <w:tcW w:w="1734" w:type="dxa"/>
          </w:tcPr>
          <w:p w:rsidR="00D36A90" w:rsidRPr="00C44DDC" w:rsidRDefault="00D36A90" w:rsidP="00506C72">
            <w:pPr>
              <w:jc w:val="center"/>
            </w:pPr>
            <w:r w:rsidRPr="00C44DDC">
              <w:t xml:space="preserve">январь-декабрь </w:t>
            </w:r>
          </w:p>
          <w:p w:rsidR="00D36A90" w:rsidRPr="00C44DDC" w:rsidRDefault="00D36A90" w:rsidP="00506C72">
            <w:pPr>
              <w:jc w:val="center"/>
            </w:pPr>
            <w:r w:rsidRPr="00C44DDC">
              <w:t>2015гг.</w:t>
            </w:r>
          </w:p>
        </w:tc>
        <w:tc>
          <w:tcPr>
            <w:tcW w:w="2519" w:type="dxa"/>
          </w:tcPr>
          <w:p w:rsidR="00D36A90" w:rsidRPr="00C44DDC" w:rsidRDefault="00D36A90" w:rsidP="00506C72">
            <w:pPr>
              <w:jc w:val="center"/>
            </w:pPr>
            <w:r w:rsidRPr="00C44DDC">
              <w:t>Библиотеки района</w:t>
            </w:r>
          </w:p>
        </w:tc>
      </w:tr>
      <w:tr w:rsidR="00D36A90" w:rsidRPr="00C44DDC" w:rsidTr="00506C72">
        <w:tc>
          <w:tcPr>
            <w:tcW w:w="636" w:type="dxa"/>
            <w:gridSpan w:val="2"/>
          </w:tcPr>
          <w:p w:rsidR="00D36A90" w:rsidRPr="00C44DDC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</w:tcPr>
          <w:p w:rsidR="00D36A90" w:rsidRPr="00C44DDC" w:rsidRDefault="00D36A90" w:rsidP="00506C72">
            <w:r w:rsidRPr="00C44DDC">
              <w:t>Книжные выставки, экспозиции, верн</w:t>
            </w:r>
            <w:r w:rsidRPr="00C44DDC">
              <w:t>и</w:t>
            </w:r>
            <w:r w:rsidRPr="00C44DDC">
              <w:t>сажи:</w:t>
            </w:r>
          </w:p>
          <w:p w:rsidR="00D36A90" w:rsidRPr="00C44DDC" w:rsidRDefault="00D36A90" w:rsidP="00506C72">
            <w:r w:rsidRPr="00C44DDC">
              <w:t>«Память о войне хранят живые»</w:t>
            </w:r>
          </w:p>
          <w:p w:rsidR="00D36A90" w:rsidRPr="00C44DDC" w:rsidRDefault="00D36A90" w:rsidP="00506C72">
            <w:r w:rsidRPr="00C44DDC">
              <w:t>«Вошла  в историю Победа»</w:t>
            </w:r>
          </w:p>
          <w:p w:rsidR="00D36A90" w:rsidRPr="00C44DDC" w:rsidRDefault="00D36A90" w:rsidP="00506C72">
            <w:r w:rsidRPr="00C44DDC">
              <w:t xml:space="preserve">«На пути к Победе» </w:t>
            </w:r>
          </w:p>
          <w:p w:rsidR="00D36A90" w:rsidRPr="00C44DDC" w:rsidRDefault="00D36A90" w:rsidP="00506C72">
            <w:r w:rsidRPr="00C44DDC">
              <w:t>«Фронтовым фотографу и спецкору -поклон»</w:t>
            </w:r>
          </w:p>
          <w:p w:rsidR="00D36A90" w:rsidRPr="00C44DDC" w:rsidRDefault="00D36A90" w:rsidP="00506C72">
            <w:r w:rsidRPr="00C44DDC">
              <w:t>«Великая Отечественная война: хроника, факты, люди»        12+</w:t>
            </w:r>
          </w:p>
        </w:tc>
        <w:tc>
          <w:tcPr>
            <w:tcW w:w="1734" w:type="dxa"/>
          </w:tcPr>
          <w:p w:rsidR="00D36A90" w:rsidRPr="00C44DDC" w:rsidRDefault="00D36A90" w:rsidP="00506C72">
            <w:pPr>
              <w:jc w:val="center"/>
            </w:pPr>
            <w:r w:rsidRPr="00C44DDC">
              <w:t>декабрь 2014 – май 2015г.</w:t>
            </w:r>
          </w:p>
        </w:tc>
        <w:tc>
          <w:tcPr>
            <w:tcW w:w="2519" w:type="dxa"/>
          </w:tcPr>
          <w:p w:rsidR="00D36A90" w:rsidRPr="00C44DDC" w:rsidRDefault="00D36A90" w:rsidP="00506C72">
            <w:pPr>
              <w:jc w:val="center"/>
            </w:pPr>
            <w:r w:rsidRPr="00C44DDC">
              <w:t>Библиотеки района</w:t>
            </w:r>
          </w:p>
        </w:tc>
      </w:tr>
      <w:tr w:rsidR="00D36A90" w:rsidRPr="00C44DDC" w:rsidTr="00506C72">
        <w:tc>
          <w:tcPr>
            <w:tcW w:w="636" w:type="dxa"/>
            <w:gridSpan w:val="2"/>
          </w:tcPr>
          <w:p w:rsidR="00D36A90" w:rsidRPr="00C44DDC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</w:tcPr>
          <w:p w:rsidR="00D36A90" w:rsidRPr="00C44DDC" w:rsidRDefault="00D36A90" w:rsidP="00506C72">
            <w:r w:rsidRPr="00C44DDC">
              <w:t>Смотр-конкурс работы библиотек</w:t>
            </w:r>
          </w:p>
          <w:p w:rsidR="00D36A90" w:rsidRPr="00C44DDC" w:rsidRDefault="00D36A90" w:rsidP="00506C72">
            <w:r w:rsidRPr="00C44DDC">
              <w:t>«Храним мы память о войне»</w:t>
            </w:r>
          </w:p>
        </w:tc>
        <w:tc>
          <w:tcPr>
            <w:tcW w:w="1734" w:type="dxa"/>
          </w:tcPr>
          <w:p w:rsidR="00D36A90" w:rsidRPr="00C44DDC" w:rsidRDefault="00D36A90" w:rsidP="00506C72">
            <w:pPr>
              <w:jc w:val="center"/>
            </w:pPr>
            <w:r w:rsidRPr="00C44DDC">
              <w:t>октябрь 2015г.</w:t>
            </w:r>
          </w:p>
        </w:tc>
        <w:tc>
          <w:tcPr>
            <w:tcW w:w="2519" w:type="dxa"/>
          </w:tcPr>
          <w:p w:rsidR="00D36A90" w:rsidRPr="00C44DDC" w:rsidRDefault="00D36A90" w:rsidP="00506C72">
            <w:pPr>
              <w:jc w:val="center"/>
            </w:pPr>
            <w:r w:rsidRPr="00C44DDC">
              <w:t>МЦБ</w:t>
            </w:r>
          </w:p>
          <w:p w:rsidR="00D36A90" w:rsidRPr="00C44DDC" w:rsidRDefault="00D36A90" w:rsidP="00506C72">
            <w:pPr>
              <w:jc w:val="center"/>
            </w:pPr>
            <w:r w:rsidRPr="00C44DDC">
              <w:t>Библиотекари района</w:t>
            </w:r>
          </w:p>
        </w:tc>
      </w:tr>
      <w:tr w:rsidR="00D36A90" w:rsidRPr="00C44DDC" w:rsidTr="00506C72">
        <w:tc>
          <w:tcPr>
            <w:tcW w:w="636" w:type="dxa"/>
            <w:gridSpan w:val="2"/>
          </w:tcPr>
          <w:p w:rsidR="00D36A90" w:rsidRPr="00C44DDC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</w:tcPr>
          <w:p w:rsidR="00D36A90" w:rsidRPr="00C44DDC" w:rsidRDefault="00D36A90" w:rsidP="00506C72">
            <w:r w:rsidRPr="00C44DDC">
              <w:t>Смотр-конкурс чтецов в рамках районн</w:t>
            </w:r>
            <w:r w:rsidRPr="00C44DDC">
              <w:t>о</w:t>
            </w:r>
            <w:r w:rsidRPr="00C44DDC">
              <w:t>го этапа Всероссийского конкурса «Ж</w:t>
            </w:r>
            <w:r w:rsidRPr="00C44DDC">
              <w:t>и</w:t>
            </w:r>
            <w:r w:rsidRPr="00C44DDC">
              <w:t>вая память»</w:t>
            </w:r>
          </w:p>
        </w:tc>
        <w:tc>
          <w:tcPr>
            <w:tcW w:w="1734" w:type="dxa"/>
          </w:tcPr>
          <w:p w:rsidR="00D36A90" w:rsidRPr="00C44DDC" w:rsidRDefault="00D36A90" w:rsidP="00506C72">
            <w:pPr>
              <w:jc w:val="center"/>
            </w:pPr>
            <w:r w:rsidRPr="00C44DDC">
              <w:t>13 марта 2015</w:t>
            </w:r>
          </w:p>
        </w:tc>
        <w:tc>
          <w:tcPr>
            <w:tcW w:w="2519" w:type="dxa"/>
          </w:tcPr>
          <w:p w:rsidR="00D36A90" w:rsidRPr="00C44DDC" w:rsidRDefault="00D36A90" w:rsidP="00506C72">
            <w:pPr>
              <w:jc w:val="center"/>
            </w:pPr>
            <w:r w:rsidRPr="00C44DDC">
              <w:t>ЦДТ, отдел образов</w:t>
            </w:r>
            <w:r w:rsidRPr="00C44DDC">
              <w:t>а</w:t>
            </w:r>
            <w:r w:rsidRPr="00C44DDC">
              <w:t>ния, образовательные организации</w:t>
            </w:r>
          </w:p>
        </w:tc>
      </w:tr>
      <w:tr w:rsidR="00D36A90" w:rsidRPr="00C44DDC" w:rsidTr="00506C72">
        <w:tc>
          <w:tcPr>
            <w:tcW w:w="636" w:type="dxa"/>
            <w:gridSpan w:val="2"/>
          </w:tcPr>
          <w:p w:rsidR="00D36A90" w:rsidRPr="00C44DDC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</w:tcPr>
          <w:p w:rsidR="00D36A90" w:rsidRPr="00C44DDC" w:rsidRDefault="00D36A90" w:rsidP="00506C72">
            <w:r w:rsidRPr="00C44DDC">
              <w:t>Районный фестиваль детских хоровых коллективов образовательных учрежд</w:t>
            </w:r>
            <w:r w:rsidRPr="00C44DDC">
              <w:t>е</w:t>
            </w:r>
            <w:r w:rsidRPr="00C44DDC">
              <w:t xml:space="preserve">ний, посвященный 70-летию </w:t>
            </w:r>
          </w:p>
        </w:tc>
        <w:tc>
          <w:tcPr>
            <w:tcW w:w="1734" w:type="dxa"/>
          </w:tcPr>
          <w:p w:rsidR="00D36A90" w:rsidRPr="00C44DDC" w:rsidRDefault="00D36A90" w:rsidP="00506C72">
            <w:pPr>
              <w:jc w:val="center"/>
            </w:pPr>
            <w:r w:rsidRPr="00C44DDC">
              <w:t>Апрель 2015</w:t>
            </w:r>
          </w:p>
        </w:tc>
        <w:tc>
          <w:tcPr>
            <w:tcW w:w="2519" w:type="dxa"/>
          </w:tcPr>
          <w:p w:rsidR="00D36A90" w:rsidRPr="00C44DDC" w:rsidRDefault="00D36A90" w:rsidP="00506C72">
            <w:pPr>
              <w:jc w:val="center"/>
            </w:pPr>
            <w:r w:rsidRPr="00C44DDC">
              <w:t>Отделы образования, культуры, образов</w:t>
            </w:r>
            <w:r w:rsidRPr="00C44DDC">
              <w:t>а</w:t>
            </w:r>
            <w:r w:rsidRPr="00C44DDC">
              <w:t>тельные организации</w:t>
            </w:r>
          </w:p>
        </w:tc>
      </w:tr>
      <w:tr w:rsidR="00D36A90" w:rsidRPr="00C44DDC" w:rsidTr="00506C72">
        <w:tc>
          <w:tcPr>
            <w:tcW w:w="636" w:type="dxa"/>
            <w:gridSpan w:val="2"/>
          </w:tcPr>
          <w:p w:rsidR="00D36A90" w:rsidRPr="00C44DDC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</w:tcPr>
          <w:p w:rsidR="00D36A90" w:rsidRPr="00C44DDC" w:rsidRDefault="00D36A90" w:rsidP="00506C72">
            <w:pPr>
              <w:jc w:val="both"/>
            </w:pPr>
            <w:r w:rsidRPr="00C44DDC">
              <w:t>Открытие выставки в выставочном зале музея «Дни невиданных сражений» к 70-летию Великой Победы/.</w:t>
            </w:r>
          </w:p>
        </w:tc>
        <w:tc>
          <w:tcPr>
            <w:tcW w:w="1734" w:type="dxa"/>
          </w:tcPr>
          <w:p w:rsidR="00D36A90" w:rsidRPr="00C44DDC" w:rsidRDefault="00D36A90" w:rsidP="00506C72">
            <w:pPr>
              <w:jc w:val="center"/>
            </w:pPr>
            <w:r w:rsidRPr="00C44DDC">
              <w:t>23 апреля 2015г</w:t>
            </w:r>
          </w:p>
        </w:tc>
        <w:tc>
          <w:tcPr>
            <w:tcW w:w="2519" w:type="dxa"/>
          </w:tcPr>
          <w:p w:rsidR="00D36A90" w:rsidRPr="00C44DDC" w:rsidRDefault="00D36A90" w:rsidP="00506C72">
            <w:pPr>
              <w:jc w:val="center"/>
            </w:pPr>
            <w:r w:rsidRPr="00C44DDC">
              <w:t>Музей истории разв</w:t>
            </w:r>
            <w:r w:rsidRPr="00C44DDC">
              <w:t>и</w:t>
            </w:r>
            <w:r w:rsidRPr="00C44DDC">
              <w:t>тия сельского хозя</w:t>
            </w:r>
            <w:r w:rsidRPr="00C44DDC">
              <w:t>й</w:t>
            </w:r>
            <w:r w:rsidRPr="00C44DDC">
              <w:t>ства Амурской обла</w:t>
            </w:r>
            <w:r w:rsidRPr="00C44DDC">
              <w:t>с</w:t>
            </w:r>
            <w:r w:rsidRPr="00C44DDC">
              <w:t>ти</w:t>
            </w:r>
          </w:p>
        </w:tc>
      </w:tr>
      <w:tr w:rsidR="00D36A90" w:rsidRPr="00C44DDC" w:rsidTr="00506C72">
        <w:tc>
          <w:tcPr>
            <w:tcW w:w="636" w:type="dxa"/>
            <w:gridSpan w:val="2"/>
          </w:tcPr>
          <w:p w:rsidR="00D36A90" w:rsidRPr="00C44DDC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</w:tcPr>
          <w:p w:rsidR="00D36A90" w:rsidRPr="00C44DDC" w:rsidRDefault="00D36A90" w:rsidP="00506C72">
            <w:pPr>
              <w:jc w:val="both"/>
            </w:pPr>
            <w:r w:rsidRPr="00C44DDC">
              <w:t>Передвижная выставка в РДК «Дни нев</w:t>
            </w:r>
            <w:r w:rsidRPr="00C44DDC">
              <w:t>и</w:t>
            </w:r>
            <w:r w:rsidRPr="00C44DDC">
              <w:t>данных сражений»  /к 70-летию Великой Победы/.</w:t>
            </w:r>
          </w:p>
        </w:tc>
        <w:tc>
          <w:tcPr>
            <w:tcW w:w="1734" w:type="dxa"/>
          </w:tcPr>
          <w:p w:rsidR="00D36A90" w:rsidRPr="00C44DDC" w:rsidRDefault="00D36A90" w:rsidP="00506C72">
            <w:pPr>
              <w:jc w:val="center"/>
            </w:pPr>
            <w:r w:rsidRPr="00C44DDC">
              <w:t>9 мая 2015г.</w:t>
            </w:r>
          </w:p>
        </w:tc>
        <w:tc>
          <w:tcPr>
            <w:tcW w:w="2519" w:type="dxa"/>
          </w:tcPr>
          <w:p w:rsidR="00D36A90" w:rsidRPr="00C44DDC" w:rsidRDefault="00D36A90" w:rsidP="00506C72">
            <w:pPr>
              <w:jc w:val="center"/>
            </w:pPr>
            <w:r w:rsidRPr="00C44DDC">
              <w:t>Музей истории разв</w:t>
            </w:r>
            <w:r w:rsidRPr="00C44DDC">
              <w:t>и</w:t>
            </w:r>
            <w:r w:rsidRPr="00C44DDC">
              <w:t>тия сельского хозя</w:t>
            </w:r>
            <w:r w:rsidRPr="00C44DDC">
              <w:t>й</w:t>
            </w:r>
            <w:r w:rsidRPr="00C44DDC">
              <w:t>ства Амурской обла</w:t>
            </w:r>
            <w:r w:rsidRPr="00C44DDC">
              <w:t>с</w:t>
            </w:r>
            <w:r w:rsidRPr="00C44DDC">
              <w:t>ти</w:t>
            </w:r>
          </w:p>
          <w:p w:rsidR="00D36A90" w:rsidRPr="00C44DDC" w:rsidRDefault="00D36A90" w:rsidP="00506C72"/>
        </w:tc>
      </w:tr>
      <w:tr w:rsidR="00D36A90" w:rsidRPr="00C44DDC" w:rsidTr="00506C72">
        <w:tc>
          <w:tcPr>
            <w:tcW w:w="636" w:type="dxa"/>
            <w:gridSpan w:val="2"/>
          </w:tcPr>
          <w:p w:rsidR="00D36A90" w:rsidRPr="00C44DDC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</w:tcPr>
          <w:p w:rsidR="00D36A90" w:rsidRPr="00C44DDC" w:rsidRDefault="00D36A90" w:rsidP="00506C72">
            <w:r w:rsidRPr="00C44DDC">
              <w:t>«Живые голоса истории» мероприятие для учащихся школ района /с показом в</w:t>
            </w:r>
            <w:r w:rsidRPr="00C44DDC">
              <w:t>и</w:t>
            </w:r>
            <w:r w:rsidRPr="00C44DDC">
              <w:t>део, о детях войны/</w:t>
            </w:r>
          </w:p>
        </w:tc>
        <w:tc>
          <w:tcPr>
            <w:tcW w:w="1734" w:type="dxa"/>
          </w:tcPr>
          <w:p w:rsidR="00D36A90" w:rsidRPr="00C44DDC" w:rsidRDefault="00D36A90" w:rsidP="00506C72">
            <w:pPr>
              <w:jc w:val="center"/>
            </w:pPr>
            <w:r w:rsidRPr="00C44DDC">
              <w:t>13 – 16 мая 2015г.</w:t>
            </w:r>
          </w:p>
        </w:tc>
        <w:tc>
          <w:tcPr>
            <w:tcW w:w="2519" w:type="dxa"/>
          </w:tcPr>
          <w:p w:rsidR="00D36A90" w:rsidRPr="00C44DDC" w:rsidRDefault="00D36A90" w:rsidP="00506C72">
            <w:pPr>
              <w:jc w:val="center"/>
            </w:pPr>
            <w:r w:rsidRPr="00C44DDC">
              <w:t>Музей истории разв</w:t>
            </w:r>
            <w:r w:rsidRPr="00C44DDC">
              <w:t>и</w:t>
            </w:r>
            <w:r w:rsidRPr="00C44DDC">
              <w:t>тия сельского хозя</w:t>
            </w:r>
            <w:r w:rsidRPr="00C44DDC">
              <w:t>й</w:t>
            </w:r>
            <w:r w:rsidRPr="00C44DDC">
              <w:t>ства Амурской обла</w:t>
            </w:r>
            <w:r w:rsidRPr="00C44DDC">
              <w:t>с</w:t>
            </w:r>
            <w:r w:rsidRPr="00C44DDC">
              <w:t>ти.</w:t>
            </w:r>
          </w:p>
        </w:tc>
      </w:tr>
      <w:tr w:rsidR="00D36A90" w:rsidRPr="00C44DDC" w:rsidTr="00506C72">
        <w:tc>
          <w:tcPr>
            <w:tcW w:w="636" w:type="dxa"/>
            <w:gridSpan w:val="2"/>
          </w:tcPr>
          <w:p w:rsidR="00D36A90" w:rsidRPr="00C44DDC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</w:tcPr>
          <w:p w:rsidR="00D36A90" w:rsidRPr="00C44DDC" w:rsidRDefault="00D36A90" w:rsidP="00506C72">
            <w:pPr>
              <w:jc w:val="both"/>
            </w:pPr>
            <w:r w:rsidRPr="00C44DDC">
              <w:t xml:space="preserve"> -Торжественные линейки, посвященные Дню Победы</w:t>
            </w:r>
          </w:p>
          <w:p w:rsidR="00D36A90" w:rsidRPr="00C44DDC" w:rsidRDefault="00D36A90" w:rsidP="00506C72">
            <w:pPr>
              <w:jc w:val="both"/>
            </w:pPr>
            <w:r w:rsidRPr="00C44DDC">
              <w:t>- Проведение районного и областного конкурса сочинений «Война в моей суд</w:t>
            </w:r>
            <w:r w:rsidRPr="00C44DDC">
              <w:t>ь</w:t>
            </w:r>
            <w:r w:rsidRPr="00C44DDC">
              <w:t>бе», «Война и моя семья»</w:t>
            </w:r>
          </w:p>
          <w:p w:rsidR="00D36A90" w:rsidRPr="00C44DDC" w:rsidRDefault="00D36A90" w:rsidP="00506C72">
            <w:pPr>
              <w:jc w:val="both"/>
            </w:pPr>
            <w:r w:rsidRPr="00C44DDC">
              <w:t>Организация и проведение акций «Вет</w:t>
            </w:r>
            <w:r w:rsidRPr="00C44DDC">
              <w:t>е</w:t>
            </w:r>
            <w:r w:rsidRPr="00C44DDC">
              <w:t>ран живет рядом», «Протяни руку пом</w:t>
            </w:r>
            <w:r w:rsidRPr="00C44DDC">
              <w:t>о</w:t>
            </w:r>
            <w:r w:rsidRPr="00C44DDC">
              <w:t>щи», «Вахта памяти», «Бессмертный полк», «Георгиевская ленточка» и др.</w:t>
            </w:r>
          </w:p>
          <w:p w:rsidR="00D36A90" w:rsidRPr="00C44DDC" w:rsidRDefault="00D36A90" w:rsidP="00506C72">
            <w:pPr>
              <w:jc w:val="both"/>
            </w:pPr>
            <w:r w:rsidRPr="00C44DDC">
              <w:t>- Оказание шефской помощи ветеранам ВОВ</w:t>
            </w:r>
          </w:p>
          <w:p w:rsidR="00D36A90" w:rsidRPr="00C44DDC" w:rsidRDefault="00D36A90" w:rsidP="00506C72">
            <w:pPr>
              <w:jc w:val="both"/>
            </w:pPr>
            <w:r w:rsidRPr="00C44DDC">
              <w:t>- Проведение торжественных меропри</w:t>
            </w:r>
            <w:r w:rsidRPr="00C44DDC">
              <w:t>я</w:t>
            </w:r>
            <w:r w:rsidRPr="00C44DDC">
              <w:t>тий, посвященных 70 годовщине Победы в Великой Отечественной войне 1941 – 1945 гг. (концертные программы, муз</w:t>
            </w:r>
            <w:r w:rsidRPr="00C44DDC">
              <w:t>ы</w:t>
            </w:r>
            <w:r w:rsidRPr="00C44DDC">
              <w:t>кально – литературные композиции, п</w:t>
            </w:r>
            <w:r w:rsidRPr="00C44DDC">
              <w:t>о</w:t>
            </w:r>
            <w:r w:rsidRPr="00C44DDC">
              <w:t>здравление ветеранов и тружеников тыла «Живая открытка»)</w:t>
            </w:r>
          </w:p>
          <w:p w:rsidR="00D36A90" w:rsidRPr="00C44DDC" w:rsidRDefault="00D36A90" w:rsidP="00506C72">
            <w:pPr>
              <w:jc w:val="both"/>
            </w:pPr>
            <w:r w:rsidRPr="00C44DDC">
              <w:t>- Проведение выставки  детского  худ</w:t>
            </w:r>
            <w:r w:rsidRPr="00C44DDC">
              <w:t>о</w:t>
            </w:r>
            <w:r w:rsidRPr="00C44DDC">
              <w:t>жественного творчества «Мы помним…»</w:t>
            </w:r>
            <w:r w:rsidRPr="00C44DDC">
              <w:br/>
              <w:t>- Проведение спортивных турниров и с</w:t>
            </w:r>
            <w:r w:rsidRPr="00C44DDC">
              <w:t>о</w:t>
            </w:r>
            <w:r w:rsidRPr="00C44DDC">
              <w:t>ревнований.</w:t>
            </w:r>
          </w:p>
        </w:tc>
        <w:tc>
          <w:tcPr>
            <w:tcW w:w="1734" w:type="dxa"/>
          </w:tcPr>
          <w:p w:rsidR="00D36A90" w:rsidRPr="00C44DDC" w:rsidRDefault="00D36A90" w:rsidP="00506C72">
            <w:r w:rsidRPr="00C44DDC">
              <w:t>Апрель – май 2015 гг.</w:t>
            </w:r>
          </w:p>
          <w:p w:rsidR="00D36A90" w:rsidRPr="00C44DDC" w:rsidRDefault="00D36A90" w:rsidP="00506C72">
            <w:pPr>
              <w:jc w:val="center"/>
            </w:pPr>
          </w:p>
        </w:tc>
        <w:tc>
          <w:tcPr>
            <w:tcW w:w="2519" w:type="dxa"/>
          </w:tcPr>
          <w:p w:rsidR="00D36A90" w:rsidRPr="00C44DDC" w:rsidRDefault="00D36A90" w:rsidP="00506C72">
            <w:pPr>
              <w:jc w:val="center"/>
            </w:pPr>
            <w:r w:rsidRPr="00C44DDC">
              <w:t xml:space="preserve"> Отдел образования </w:t>
            </w:r>
          </w:p>
        </w:tc>
      </w:tr>
      <w:tr w:rsidR="00D36A90" w:rsidRPr="00C44DDC" w:rsidTr="00506C72">
        <w:tc>
          <w:tcPr>
            <w:tcW w:w="636" w:type="dxa"/>
            <w:gridSpan w:val="2"/>
          </w:tcPr>
          <w:p w:rsidR="00D36A90" w:rsidRPr="00C44DDC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</w:tcPr>
          <w:p w:rsidR="00D36A90" w:rsidRPr="00C44DDC" w:rsidRDefault="00D36A90" w:rsidP="00506C72">
            <w:pPr>
              <w:jc w:val="both"/>
            </w:pPr>
            <w:r w:rsidRPr="00C44DDC">
              <w:t>Проведение легкоатлетической эстафеты, посвященной Дню победы</w:t>
            </w:r>
          </w:p>
        </w:tc>
        <w:tc>
          <w:tcPr>
            <w:tcW w:w="1734" w:type="dxa"/>
          </w:tcPr>
          <w:p w:rsidR="00D36A90" w:rsidRPr="00C44DDC" w:rsidRDefault="00D36A90" w:rsidP="00506C72">
            <w:r w:rsidRPr="00C44DDC">
              <w:t xml:space="preserve">9 мая </w:t>
            </w:r>
          </w:p>
          <w:p w:rsidR="00D36A90" w:rsidRPr="00C44DDC" w:rsidRDefault="00D36A90" w:rsidP="00506C72">
            <w:r w:rsidRPr="00C44DDC">
              <w:t>2015 гг.</w:t>
            </w:r>
          </w:p>
        </w:tc>
        <w:tc>
          <w:tcPr>
            <w:tcW w:w="2519" w:type="dxa"/>
          </w:tcPr>
          <w:p w:rsidR="00D36A90" w:rsidRPr="00C44DDC" w:rsidRDefault="00D36A90" w:rsidP="00506C72">
            <w:pPr>
              <w:jc w:val="center"/>
            </w:pPr>
            <w:r w:rsidRPr="00C44DDC">
              <w:t>Комитет по ФКС и МП</w:t>
            </w:r>
          </w:p>
        </w:tc>
      </w:tr>
      <w:tr w:rsidR="00D36A90" w:rsidRPr="00C44DDC" w:rsidTr="00506C72">
        <w:tc>
          <w:tcPr>
            <w:tcW w:w="9464" w:type="dxa"/>
            <w:gridSpan w:val="6"/>
          </w:tcPr>
          <w:p w:rsidR="00D36A90" w:rsidRPr="00C44DDC" w:rsidRDefault="00D36A90" w:rsidP="00506C72">
            <w:pPr>
              <w:jc w:val="center"/>
              <w:rPr>
                <w:b/>
                <w:i/>
              </w:rPr>
            </w:pPr>
            <w:r w:rsidRPr="00C44DDC">
              <w:rPr>
                <w:b/>
                <w:i/>
              </w:rPr>
              <w:t>День памяти и скорби</w:t>
            </w:r>
          </w:p>
        </w:tc>
      </w:tr>
      <w:tr w:rsidR="00D36A90" w:rsidRPr="00C44DDC" w:rsidTr="00506C72">
        <w:tc>
          <w:tcPr>
            <w:tcW w:w="636" w:type="dxa"/>
            <w:gridSpan w:val="2"/>
          </w:tcPr>
          <w:p w:rsidR="00D36A90" w:rsidRPr="00C44DDC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  <w:vAlign w:val="center"/>
          </w:tcPr>
          <w:p w:rsidR="00D36A90" w:rsidRPr="00C44DDC" w:rsidRDefault="00D36A90" w:rsidP="00506C72">
            <w:r w:rsidRPr="00C44DDC">
              <w:t>Проведение митинга «Мы скорбим, мы помним», посвященной Дню начала В</w:t>
            </w:r>
            <w:r w:rsidRPr="00C44DDC">
              <w:t>е</w:t>
            </w:r>
            <w:r w:rsidRPr="00C44DDC">
              <w:t>ликой Отечественной войны</w:t>
            </w:r>
          </w:p>
        </w:tc>
        <w:tc>
          <w:tcPr>
            <w:tcW w:w="1734" w:type="dxa"/>
            <w:vAlign w:val="center"/>
          </w:tcPr>
          <w:p w:rsidR="00D36A90" w:rsidRPr="00C44DDC" w:rsidRDefault="00D36A90" w:rsidP="00506C72">
            <w:pPr>
              <w:jc w:val="center"/>
            </w:pPr>
            <w:r w:rsidRPr="00C44DDC">
              <w:t>22.06</w:t>
            </w:r>
          </w:p>
          <w:p w:rsidR="00D36A90" w:rsidRPr="00C44DDC" w:rsidRDefault="00D36A90" w:rsidP="00506C72">
            <w:pPr>
              <w:jc w:val="center"/>
            </w:pPr>
            <w:r w:rsidRPr="00C44DDC">
              <w:t>2015 г.</w:t>
            </w:r>
          </w:p>
        </w:tc>
        <w:tc>
          <w:tcPr>
            <w:tcW w:w="2519" w:type="dxa"/>
            <w:vAlign w:val="center"/>
          </w:tcPr>
          <w:p w:rsidR="00D36A90" w:rsidRPr="00C44DDC" w:rsidRDefault="00D36A90" w:rsidP="00506C72">
            <w:pPr>
              <w:jc w:val="center"/>
            </w:pPr>
            <w:r w:rsidRPr="00C44DDC">
              <w:t>МАУ Тамбовский РДК и филиалы, сел</w:t>
            </w:r>
            <w:r w:rsidRPr="00C44DDC">
              <w:t>ь</w:t>
            </w:r>
            <w:r w:rsidRPr="00C44DDC">
              <w:t>советы</w:t>
            </w:r>
          </w:p>
        </w:tc>
      </w:tr>
      <w:tr w:rsidR="00D36A90" w:rsidRPr="00C44DDC" w:rsidTr="00506C72">
        <w:tc>
          <w:tcPr>
            <w:tcW w:w="636" w:type="dxa"/>
            <w:gridSpan w:val="2"/>
          </w:tcPr>
          <w:p w:rsidR="00D36A90" w:rsidRPr="00C44DDC" w:rsidRDefault="00D36A90" w:rsidP="00BA4829">
            <w:pPr>
              <w:jc w:val="center"/>
            </w:pPr>
          </w:p>
        </w:tc>
        <w:tc>
          <w:tcPr>
            <w:tcW w:w="4575" w:type="dxa"/>
            <w:gridSpan w:val="2"/>
            <w:vAlign w:val="center"/>
          </w:tcPr>
          <w:p w:rsidR="00D36A90" w:rsidRPr="00C44DDC" w:rsidRDefault="00D36A90" w:rsidP="00BA4829">
            <w:r w:rsidRPr="00C44DDC">
              <w:t>Всероссийская акция «Свеча памяти»  (в рамках единых дней действий)</w:t>
            </w:r>
          </w:p>
        </w:tc>
        <w:tc>
          <w:tcPr>
            <w:tcW w:w="1734" w:type="dxa"/>
            <w:vAlign w:val="center"/>
          </w:tcPr>
          <w:p w:rsidR="00D36A90" w:rsidRPr="00C44DDC" w:rsidRDefault="00D36A90" w:rsidP="00BA4829">
            <w:pPr>
              <w:jc w:val="center"/>
            </w:pPr>
            <w:r w:rsidRPr="00C44DDC">
              <w:t>22.06.2015</w:t>
            </w:r>
          </w:p>
          <w:p w:rsidR="00D36A90" w:rsidRPr="00C44DDC" w:rsidRDefault="00D36A90" w:rsidP="00BA4829">
            <w:pPr>
              <w:jc w:val="center"/>
            </w:pPr>
          </w:p>
        </w:tc>
        <w:tc>
          <w:tcPr>
            <w:tcW w:w="2519" w:type="dxa"/>
            <w:vAlign w:val="center"/>
          </w:tcPr>
          <w:p w:rsidR="00D36A90" w:rsidRPr="00C44DDC" w:rsidRDefault="00D36A90" w:rsidP="00BA4829">
            <w:pPr>
              <w:jc w:val="center"/>
            </w:pPr>
            <w:r w:rsidRPr="00C44DDC">
              <w:t>Отдел культуры, ко</w:t>
            </w:r>
            <w:r w:rsidRPr="00C44DDC">
              <w:t>р</w:t>
            </w:r>
            <w:r w:rsidRPr="00C44DDC">
              <w:t>пус волонтеров</w:t>
            </w:r>
          </w:p>
        </w:tc>
      </w:tr>
      <w:tr w:rsidR="00D36A90" w:rsidRPr="00C44DDC" w:rsidTr="00506C72">
        <w:tc>
          <w:tcPr>
            <w:tcW w:w="636" w:type="dxa"/>
            <w:gridSpan w:val="2"/>
          </w:tcPr>
          <w:p w:rsidR="00D36A90" w:rsidRPr="00C44DDC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</w:tcPr>
          <w:p w:rsidR="00D36A90" w:rsidRPr="00C44DDC" w:rsidRDefault="00D36A90" w:rsidP="00506C72">
            <w:pPr>
              <w:jc w:val="both"/>
            </w:pPr>
            <w:r w:rsidRPr="00C44DDC">
              <w:t>Проведение мероприятий, посвященных Дню памяти и скорби в летних оздоров</w:t>
            </w:r>
            <w:r w:rsidRPr="00C44DDC">
              <w:t>и</w:t>
            </w:r>
            <w:r w:rsidRPr="00C44DDC">
              <w:t>тельных лагерях (бесед, встреч с труж</w:t>
            </w:r>
            <w:r w:rsidRPr="00C44DDC">
              <w:t>е</w:t>
            </w:r>
            <w:r w:rsidRPr="00C44DDC">
              <w:t>никами тыла и ветеранами ВОВ)</w:t>
            </w:r>
          </w:p>
          <w:p w:rsidR="00D36A90" w:rsidRPr="00C44DDC" w:rsidRDefault="00D36A90" w:rsidP="00506C72">
            <w:pPr>
              <w:jc w:val="both"/>
            </w:pPr>
            <w:r w:rsidRPr="00C44DDC">
              <w:t>Посещение мемориалов и памятников, участие в митингах</w:t>
            </w:r>
          </w:p>
          <w:p w:rsidR="00D36A90" w:rsidRPr="00C44DDC" w:rsidRDefault="00D36A90" w:rsidP="00506C72">
            <w:pPr>
              <w:jc w:val="both"/>
            </w:pPr>
          </w:p>
        </w:tc>
        <w:tc>
          <w:tcPr>
            <w:tcW w:w="1734" w:type="dxa"/>
          </w:tcPr>
          <w:p w:rsidR="00D36A90" w:rsidRPr="00C44DDC" w:rsidRDefault="00D36A90" w:rsidP="00506C72">
            <w:pPr>
              <w:jc w:val="center"/>
            </w:pPr>
            <w:r w:rsidRPr="00C44DDC">
              <w:t>22 июня 2015 гг.</w:t>
            </w:r>
          </w:p>
          <w:p w:rsidR="00D36A90" w:rsidRPr="00C44DDC" w:rsidRDefault="00D36A90" w:rsidP="00506C72">
            <w:pPr>
              <w:jc w:val="center"/>
            </w:pPr>
          </w:p>
        </w:tc>
        <w:tc>
          <w:tcPr>
            <w:tcW w:w="2519" w:type="dxa"/>
          </w:tcPr>
          <w:p w:rsidR="00D36A90" w:rsidRPr="00C44DDC" w:rsidRDefault="00D36A90" w:rsidP="00506C72">
            <w:pPr>
              <w:jc w:val="center"/>
            </w:pPr>
            <w:r w:rsidRPr="00C44DDC">
              <w:t>Воспитатели оздор</w:t>
            </w:r>
            <w:r w:rsidRPr="00C44DDC">
              <w:t>о</w:t>
            </w:r>
            <w:r w:rsidRPr="00C44DDC">
              <w:t>вительных лагерей с дневным пребыван</w:t>
            </w:r>
            <w:r w:rsidRPr="00C44DDC">
              <w:t>и</w:t>
            </w:r>
            <w:r w:rsidRPr="00C44DDC">
              <w:t>ем и ОЗЛ «Прометей</w:t>
            </w:r>
          </w:p>
        </w:tc>
      </w:tr>
      <w:tr w:rsidR="00D36A90" w:rsidRPr="00C44DDC" w:rsidTr="00506C72">
        <w:tc>
          <w:tcPr>
            <w:tcW w:w="9464" w:type="dxa"/>
            <w:gridSpan w:val="6"/>
          </w:tcPr>
          <w:p w:rsidR="00D36A90" w:rsidRPr="00C44DDC" w:rsidRDefault="00D36A90" w:rsidP="00506C72">
            <w:pPr>
              <w:jc w:val="center"/>
              <w:rPr>
                <w:b/>
                <w:i/>
              </w:rPr>
            </w:pPr>
            <w:r w:rsidRPr="00C44DDC">
              <w:rPr>
                <w:b/>
                <w:i/>
              </w:rPr>
              <w:t>День окончания Второй мировой войны</w:t>
            </w:r>
          </w:p>
        </w:tc>
      </w:tr>
      <w:tr w:rsidR="00D36A90" w:rsidRPr="00C44DDC" w:rsidTr="00506C72">
        <w:tc>
          <w:tcPr>
            <w:tcW w:w="636" w:type="dxa"/>
            <w:gridSpan w:val="2"/>
          </w:tcPr>
          <w:p w:rsidR="00D36A90" w:rsidRPr="00C44DDC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  <w:vAlign w:val="center"/>
          </w:tcPr>
          <w:p w:rsidR="00D36A90" w:rsidRPr="00C44DDC" w:rsidRDefault="00D36A90" w:rsidP="00506C72">
            <w:r w:rsidRPr="00C44DDC">
              <w:t xml:space="preserve">Манифестация, посвященная разгрому милитаристской Японии и окончанию </w:t>
            </w:r>
          </w:p>
          <w:p w:rsidR="00D36A90" w:rsidRPr="00C44DDC" w:rsidRDefault="00D36A90" w:rsidP="00506C72">
            <w:r w:rsidRPr="00C44DDC">
              <w:t>Второй мировой войны</w:t>
            </w:r>
          </w:p>
        </w:tc>
        <w:tc>
          <w:tcPr>
            <w:tcW w:w="1734" w:type="dxa"/>
            <w:vAlign w:val="center"/>
          </w:tcPr>
          <w:p w:rsidR="00D36A90" w:rsidRPr="00C44DDC" w:rsidRDefault="00D36A90" w:rsidP="00506C72">
            <w:pPr>
              <w:jc w:val="center"/>
            </w:pPr>
            <w:r w:rsidRPr="00C44DDC">
              <w:t>02.09. 2015 г.</w:t>
            </w:r>
          </w:p>
        </w:tc>
        <w:tc>
          <w:tcPr>
            <w:tcW w:w="2519" w:type="dxa"/>
            <w:vAlign w:val="center"/>
          </w:tcPr>
          <w:p w:rsidR="00D36A90" w:rsidRPr="00C44DDC" w:rsidRDefault="00D36A90" w:rsidP="00506C72">
            <w:r w:rsidRPr="00C44DDC">
              <w:t>МАУ Тамбовский РДК и филиалы, сел</w:t>
            </w:r>
            <w:r w:rsidRPr="00C44DDC">
              <w:t>ь</w:t>
            </w:r>
            <w:r w:rsidRPr="00C44DDC">
              <w:t>советы</w:t>
            </w:r>
          </w:p>
        </w:tc>
      </w:tr>
      <w:tr w:rsidR="00D36A90" w:rsidRPr="00C44DDC" w:rsidTr="00506C72">
        <w:tc>
          <w:tcPr>
            <w:tcW w:w="636" w:type="dxa"/>
            <w:gridSpan w:val="2"/>
          </w:tcPr>
          <w:p w:rsidR="00D36A90" w:rsidRPr="00C44DDC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</w:tcPr>
          <w:p w:rsidR="00D36A90" w:rsidRPr="00C44DDC" w:rsidRDefault="00D36A90" w:rsidP="00506C72">
            <w:r w:rsidRPr="00C44DDC">
              <w:t xml:space="preserve">«Военно-патриотическая песня» - </w:t>
            </w:r>
          </w:p>
          <w:p w:rsidR="00D36A90" w:rsidRPr="00C44DDC" w:rsidRDefault="00D36A90" w:rsidP="00506C72">
            <w:r w:rsidRPr="00C44DDC">
              <w:t xml:space="preserve">классный час </w:t>
            </w:r>
          </w:p>
        </w:tc>
        <w:tc>
          <w:tcPr>
            <w:tcW w:w="1734" w:type="dxa"/>
          </w:tcPr>
          <w:p w:rsidR="00D36A90" w:rsidRPr="00C44DDC" w:rsidRDefault="00D36A90" w:rsidP="00506C72">
            <w:r w:rsidRPr="00C44DDC">
              <w:t>02.09.2015г</w:t>
            </w:r>
          </w:p>
        </w:tc>
        <w:tc>
          <w:tcPr>
            <w:tcW w:w="2519" w:type="dxa"/>
          </w:tcPr>
          <w:p w:rsidR="00D36A90" w:rsidRPr="00C44DDC" w:rsidRDefault="00D36A90" w:rsidP="00506C72">
            <w:pPr>
              <w:jc w:val="center"/>
            </w:pPr>
            <w:r w:rsidRPr="00C44DDC">
              <w:t>ДШИ</w:t>
            </w:r>
          </w:p>
          <w:p w:rsidR="00D36A90" w:rsidRPr="00C44DDC" w:rsidRDefault="00D36A90" w:rsidP="00506C72">
            <w:pPr>
              <w:jc w:val="center"/>
            </w:pPr>
          </w:p>
        </w:tc>
      </w:tr>
      <w:tr w:rsidR="00D36A90" w:rsidRPr="00C44DDC" w:rsidTr="00506C72">
        <w:tc>
          <w:tcPr>
            <w:tcW w:w="636" w:type="dxa"/>
            <w:gridSpan w:val="2"/>
          </w:tcPr>
          <w:p w:rsidR="00D36A90" w:rsidRPr="00C44DDC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</w:tcPr>
          <w:p w:rsidR="00D36A90" w:rsidRPr="00C44DDC" w:rsidRDefault="00D36A90" w:rsidP="00506C72">
            <w:pPr>
              <w:tabs>
                <w:tab w:val="left" w:pos="218"/>
              </w:tabs>
            </w:pPr>
            <w:r w:rsidRPr="00C44DDC">
              <w:t xml:space="preserve">«Давно закончилась война…» - книжная выставка  </w:t>
            </w:r>
          </w:p>
        </w:tc>
        <w:tc>
          <w:tcPr>
            <w:tcW w:w="1734" w:type="dxa"/>
          </w:tcPr>
          <w:p w:rsidR="00D36A90" w:rsidRPr="00C44DDC" w:rsidRDefault="00D36A90" w:rsidP="00506C72">
            <w:pPr>
              <w:jc w:val="center"/>
            </w:pPr>
            <w:r w:rsidRPr="00C44DDC">
              <w:t>Сентябрь 2015</w:t>
            </w:r>
          </w:p>
        </w:tc>
        <w:tc>
          <w:tcPr>
            <w:tcW w:w="2519" w:type="dxa"/>
          </w:tcPr>
          <w:p w:rsidR="00D36A90" w:rsidRPr="00C44DDC" w:rsidRDefault="00D36A90" w:rsidP="00506C72">
            <w:r w:rsidRPr="00C44DDC">
              <w:t>Библиотеки района</w:t>
            </w:r>
          </w:p>
        </w:tc>
      </w:tr>
      <w:tr w:rsidR="00D36A90" w:rsidRPr="00C44DDC" w:rsidTr="00506C72">
        <w:tc>
          <w:tcPr>
            <w:tcW w:w="636" w:type="dxa"/>
            <w:gridSpan w:val="2"/>
          </w:tcPr>
          <w:p w:rsidR="00D36A90" w:rsidRPr="00C44DDC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</w:tcPr>
          <w:p w:rsidR="00D36A90" w:rsidRPr="00C44DDC" w:rsidRDefault="00D36A90" w:rsidP="00506C72">
            <w:pPr>
              <w:ind w:right="34"/>
              <w:jc w:val="both"/>
            </w:pPr>
            <w:r w:rsidRPr="00C44DDC">
              <w:t>«Свеча памяти» Митинг у братской м</w:t>
            </w:r>
            <w:r w:rsidRPr="00C44DDC">
              <w:t>о</w:t>
            </w:r>
            <w:r w:rsidRPr="00C44DDC">
              <w:t xml:space="preserve">гилы советских воинов, погибших на территории Китая  /к 70-летию окончания </w:t>
            </w:r>
            <w:r w:rsidRPr="00C44DDC">
              <w:rPr>
                <w:lang w:val="en-US"/>
              </w:rPr>
              <w:t>II</w:t>
            </w:r>
            <w:r w:rsidRPr="00C44DDC">
              <w:t xml:space="preserve"> Мировой войны/</w:t>
            </w:r>
          </w:p>
        </w:tc>
        <w:tc>
          <w:tcPr>
            <w:tcW w:w="1734" w:type="dxa"/>
          </w:tcPr>
          <w:p w:rsidR="00D36A90" w:rsidRPr="00C44DDC" w:rsidRDefault="00D36A90" w:rsidP="00506C72">
            <w:pPr>
              <w:jc w:val="center"/>
            </w:pPr>
            <w:r w:rsidRPr="00C44DDC">
              <w:t>2 сентября 2015г.</w:t>
            </w:r>
          </w:p>
        </w:tc>
        <w:tc>
          <w:tcPr>
            <w:tcW w:w="2519" w:type="dxa"/>
          </w:tcPr>
          <w:p w:rsidR="00D36A90" w:rsidRPr="00C44DDC" w:rsidRDefault="00D36A90" w:rsidP="00506C72">
            <w:pPr>
              <w:jc w:val="center"/>
            </w:pPr>
            <w:r w:rsidRPr="00C44DDC">
              <w:t>Музей истории разв</w:t>
            </w:r>
            <w:r w:rsidRPr="00C44DDC">
              <w:t>и</w:t>
            </w:r>
            <w:r w:rsidRPr="00C44DDC">
              <w:t>тия сельского хозя</w:t>
            </w:r>
            <w:r w:rsidRPr="00C44DDC">
              <w:t>й</w:t>
            </w:r>
            <w:r w:rsidRPr="00C44DDC">
              <w:t>ства Амурской обла</w:t>
            </w:r>
            <w:r w:rsidRPr="00C44DDC">
              <w:t>с</w:t>
            </w:r>
            <w:r w:rsidRPr="00C44DDC">
              <w:t>ти</w:t>
            </w:r>
          </w:p>
          <w:p w:rsidR="00D36A90" w:rsidRPr="00C44DDC" w:rsidRDefault="00D36A90" w:rsidP="00506C72">
            <w:pPr>
              <w:jc w:val="center"/>
            </w:pPr>
          </w:p>
        </w:tc>
      </w:tr>
      <w:tr w:rsidR="00D36A90" w:rsidRPr="00C44DDC" w:rsidTr="00506C72">
        <w:tc>
          <w:tcPr>
            <w:tcW w:w="636" w:type="dxa"/>
            <w:gridSpan w:val="2"/>
          </w:tcPr>
          <w:p w:rsidR="00D36A90" w:rsidRPr="00C44DDC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</w:tcPr>
          <w:p w:rsidR="00D36A90" w:rsidRPr="00C44DDC" w:rsidRDefault="00D36A90" w:rsidP="00506C72">
            <w:pPr>
              <w:jc w:val="both"/>
            </w:pPr>
            <w:r w:rsidRPr="00C44DDC">
              <w:t>Торжественные линейки, посвященные Дню окончания 2 мировой войны, тем</w:t>
            </w:r>
            <w:r w:rsidRPr="00C44DDC">
              <w:t>а</w:t>
            </w:r>
            <w:r w:rsidRPr="00C44DDC">
              <w:t>тические экскурсии в школьные и райо</w:t>
            </w:r>
            <w:r w:rsidRPr="00C44DDC">
              <w:t>н</w:t>
            </w:r>
            <w:r w:rsidRPr="00C44DDC">
              <w:t>ный музеи,</w:t>
            </w:r>
          </w:p>
          <w:p w:rsidR="00D36A90" w:rsidRPr="00C44DDC" w:rsidRDefault="00D36A90" w:rsidP="00506C72">
            <w:pPr>
              <w:jc w:val="both"/>
            </w:pPr>
            <w:r w:rsidRPr="00C44DDC">
              <w:t>уроки памяти «Герои моей страны»,</w:t>
            </w:r>
          </w:p>
          <w:p w:rsidR="00D36A90" w:rsidRPr="00C44DDC" w:rsidRDefault="00D36A90" w:rsidP="00506C72">
            <w:pPr>
              <w:jc w:val="both"/>
            </w:pPr>
            <w:r w:rsidRPr="00C44DDC">
              <w:t>«Подвиг русского солдата», «Память сердца», посещение мемориалов и памя</w:t>
            </w:r>
            <w:r w:rsidRPr="00C44DDC">
              <w:t>т</w:t>
            </w:r>
            <w:r w:rsidRPr="00C44DDC">
              <w:t>ников, участие в митингах</w:t>
            </w:r>
          </w:p>
          <w:p w:rsidR="00D36A90" w:rsidRPr="00C44DDC" w:rsidRDefault="00D36A90" w:rsidP="00506C72"/>
        </w:tc>
        <w:tc>
          <w:tcPr>
            <w:tcW w:w="1734" w:type="dxa"/>
          </w:tcPr>
          <w:p w:rsidR="00D36A90" w:rsidRPr="00C44DDC" w:rsidRDefault="00D36A90" w:rsidP="00506C72">
            <w:pPr>
              <w:jc w:val="center"/>
            </w:pPr>
            <w:r w:rsidRPr="00C44DDC">
              <w:t>2 сентября 2015 гг.</w:t>
            </w:r>
          </w:p>
        </w:tc>
        <w:tc>
          <w:tcPr>
            <w:tcW w:w="2519" w:type="dxa"/>
          </w:tcPr>
          <w:p w:rsidR="00D36A90" w:rsidRPr="00C44DDC" w:rsidRDefault="00D36A90" w:rsidP="00506C72">
            <w:pPr>
              <w:jc w:val="center"/>
            </w:pPr>
            <w:r w:rsidRPr="00C44DDC">
              <w:t>Отдел образования</w:t>
            </w:r>
          </w:p>
        </w:tc>
      </w:tr>
      <w:tr w:rsidR="00D36A90" w:rsidRPr="00C44DDC" w:rsidTr="00506C72">
        <w:tc>
          <w:tcPr>
            <w:tcW w:w="9464" w:type="dxa"/>
            <w:gridSpan w:val="6"/>
          </w:tcPr>
          <w:p w:rsidR="00D36A90" w:rsidRPr="00C44DDC" w:rsidRDefault="00D36A90" w:rsidP="00506C72">
            <w:pPr>
              <w:jc w:val="center"/>
              <w:rPr>
                <w:b/>
                <w:i/>
              </w:rPr>
            </w:pPr>
            <w:r w:rsidRPr="00C44DDC">
              <w:rPr>
                <w:b/>
                <w:i/>
              </w:rPr>
              <w:t>День героев Отечества</w:t>
            </w:r>
          </w:p>
        </w:tc>
      </w:tr>
      <w:tr w:rsidR="00D36A90" w:rsidRPr="00C44DDC" w:rsidTr="00506C72">
        <w:tc>
          <w:tcPr>
            <w:tcW w:w="636" w:type="dxa"/>
            <w:gridSpan w:val="2"/>
          </w:tcPr>
          <w:p w:rsidR="00D36A90" w:rsidRPr="00C44DDC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  <w:vAlign w:val="center"/>
          </w:tcPr>
          <w:p w:rsidR="00D36A90" w:rsidRPr="00C44DDC" w:rsidRDefault="00D36A90" w:rsidP="00506C72">
            <w:r w:rsidRPr="00C44DDC">
              <w:t>«Наша гордость и слава» - театрализ</w:t>
            </w:r>
            <w:r w:rsidRPr="00C44DDC">
              <w:t>о</w:t>
            </w:r>
            <w:r w:rsidRPr="00C44DDC">
              <w:t xml:space="preserve">ванная программа для детей </w:t>
            </w:r>
          </w:p>
        </w:tc>
        <w:tc>
          <w:tcPr>
            <w:tcW w:w="1734" w:type="dxa"/>
            <w:vAlign w:val="center"/>
          </w:tcPr>
          <w:p w:rsidR="00D36A90" w:rsidRPr="00C44DDC" w:rsidRDefault="00D36A90" w:rsidP="00506C72">
            <w:r w:rsidRPr="00C44DDC">
              <w:t>9 декабря</w:t>
            </w:r>
          </w:p>
          <w:p w:rsidR="00D36A90" w:rsidRPr="00C44DDC" w:rsidRDefault="00D36A90" w:rsidP="00506C72">
            <w:r w:rsidRPr="00C44DDC">
              <w:t>2014-2015 г.</w:t>
            </w:r>
          </w:p>
        </w:tc>
        <w:tc>
          <w:tcPr>
            <w:tcW w:w="2519" w:type="dxa"/>
            <w:vAlign w:val="center"/>
          </w:tcPr>
          <w:p w:rsidR="00D36A90" w:rsidRPr="00C44DDC" w:rsidRDefault="00D36A90" w:rsidP="00506C72">
            <w:r w:rsidRPr="00C44DDC">
              <w:t>МАУ Тамбовский РДК и филиалы</w:t>
            </w:r>
          </w:p>
        </w:tc>
      </w:tr>
      <w:tr w:rsidR="00D36A90" w:rsidRPr="00C44DDC" w:rsidTr="00506C72">
        <w:tc>
          <w:tcPr>
            <w:tcW w:w="636" w:type="dxa"/>
            <w:gridSpan w:val="2"/>
          </w:tcPr>
          <w:p w:rsidR="00D36A90" w:rsidRPr="00C44DDC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</w:tcPr>
          <w:p w:rsidR="00D36A90" w:rsidRPr="00C44DDC" w:rsidRDefault="00D36A90" w:rsidP="00506C72">
            <w:r w:rsidRPr="00C44DDC">
              <w:t xml:space="preserve">«Песни военных лет»- классный час </w:t>
            </w:r>
          </w:p>
        </w:tc>
        <w:tc>
          <w:tcPr>
            <w:tcW w:w="1734" w:type="dxa"/>
          </w:tcPr>
          <w:p w:rsidR="00D36A90" w:rsidRPr="00C44DDC" w:rsidRDefault="00D36A90" w:rsidP="00506C72">
            <w:r w:rsidRPr="00C44DDC">
              <w:t>09.12.2014г.</w:t>
            </w:r>
          </w:p>
        </w:tc>
        <w:tc>
          <w:tcPr>
            <w:tcW w:w="2519" w:type="dxa"/>
          </w:tcPr>
          <w:p w:rsidR="00D36A90" w:rsidRPr="00C44DDC" w:rsidRDefault="00D36A90" w:rsidP="00506C72">
            <w:r w:rsidRPr="00C44DDC">
              <w:t>ДШИ</w:t>
            </w:r>
          </w:p>
          <w:p w:rsidR="00D36A90" w:rsidRPr="00C44DDC" w:rsidRDefault="00D36A90" w:rsidP="00506C72"/>
        </w:tc>
      </w:tr>
      <w:tr w:rsidR="00D36A90" w:rsidRPr="00C44DDC" w:rsidTr="00506C72">
        <w:tc>
          <w:tcPr>
            <w:tcW w:w="636" w:type="dxa"/>
            <w:gridSpan w:val="2"/>
          </w:tcPr>
          <w:p w:rsidR="00D36A90" w:rsidRPr="00C44DDC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</w:tcPr>
          <w:p w:rsidR="00D36A90" w:rsidRPr="00C44DDC" w:rsidRDefault="00D36A90" w:rsidP="00506C72">
            <w:r w:rsidRPr="00C44DDC">
              <w:t xml:space="preserve">«Герои Отечества» - открытый урок </w:t>
            </w:r>
          </w:p>
        </w:tc>
        <w:tc>
          <w:tcPr>
            <w:tcW w:w="1734" w:type="dxa"/>
          </w:tcPr>
          <w:p w:rsidR="00D36A90" w:rsidRPr="00C44DDC" w:rsidRDefault="00D36A90" w:rsidP="00506C72">
            <w:r w:rsidRPr="00C44DDC">
              <w:t>09.12.2015г.</w:t>
            </w:r>
          </w:p>
        </w:tc>
        <w:tc>
          <w:tcPr>
            <w:tcW w:w="2519" w:type="dxa"/>
          </w:tcPr>
          <w:p w:rsidR="00D36A90" w:rsidRPr="00C44DDC" w:rsidRDefault="00D36A90" w:rsidP="00506C72">
            <w:r w:rsidRPr="00C44DDC">
              <w:t>ДШИ</w:t>
            </w:r>
          </w:p>
          <w:p w:rsidR="00D36A90" w:rsidRPr="00C44DDC" w:rsidRDefault="00D36A90" w:rsidP="00506C72"/>
        </w:tc>
      </w:tr>
      <w:tr w:rsidR="00D36A90" w:rsidRPr="00C44DDC" w:rsidTr="00506C72">
        <w:tc>
          <w:tcPr>
            <w:tcW w:w="636" w:type="dxa"/>
            <w:gridSpan w:val="2"/>
          </w:tcPr>
          <w:p w:rsidR="00D36A90" w:rsidRPr="00C44DDC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</w:tcPr>
          <w:p w:rsidR="00D36A90" w:rsidRPr="00C44DDC" w:rsidRDefault="00D36A90" w:rsidP="00506C72">
            <w:pPr>
              <w:tabs>
                <w:tab w:val="left" w:pos="285"/>
              </w:tabs>
            </w:pPr>
            <w:r w:rsidRPr="00C44DDC">
              <w:t xml:space="preserve"> «Национальная гордость России»-  в</w:t>
            </w:r>
            <w:r w:rsidRPr="00C44DDC">
              <w:t>ы</w:t>
            </w:r>
            <w:r w:rsidRPr="00C44DDC">
              <w:t xml:space="preserve">ставка-экспозиция </w:t>
            </w:r>
          </w:p>
        </w:tc>
        <w:tc>
          <w:tcPr>
            <w:tcW w:w="1734" w:type="dxa"/>
          </w:tcPr>
          <w:p w:rsidR="00D36A90" w:rsidRPr="00C44DDC" w:rsidRDefault="00D36A90" w:rsidP="00506C72">
            <w:r w:rsidRPr="00C44DDC">
              <w:t>декабрь 2014г.</w:t>
            </w:r>
          </w:p>
        </w:tc>
        <w:tc>
          <w:tcPr>
            <w:tcW w:w="2519" w:type="dxa"/>
          </w:tcPr>
          <w:p w:rsidR="00D36A90" w:rsidRPr="00C44DDC" w:rsidRDefault="00D36A90" w:rsidP="00506C72">
            <w:r w:rsidRPr="00C44DDC">
              <w:t>МЦБ</w:t>
            </w:r>
          </w:p>
        </w:tc>
      </w:tr>
      <w:tr w:rsidR="00D36A90" w:rsidRPr="00C44DDC" w:rsidTr="00506C72">
        <w:trPr>
          <w:gridBefore w:val="1"/>
        </w:trPr>
        <w:tc>
          <w:tcPr>
            <w:tcW w:w="636" w:type="dxa"/>
          </w:tcPr>
          <w:p w:rsidR="00D36A90" w:rsidRPr="00C44DDC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</w:tcPr>
          <w:p w:rsidR="00D36A90" w:rsidRPr="00C44DDC" w:rsidRDefault="00D36A90" w:rsidP="00506C72">
            <w:r w:rsidRPr="00C44DDC">
              <w:t>«Доблестные даты моей Родины» -  ист</w:t>
            </w:r>
            <w:r w:rsidRPr="00C44DDC">
              <w:t>о</w:t>
            </w:r>
            <w:r w:rsidRPr="00C44DDC">
              <w:t xml:space="preserve">рический час </w:t>
            </w:r>
          </w:p>
        </w:tc>
        <w:tc>
          <w:tcPr>
            <w:tcW w:w="1734" w:type="dxa"/>
          </w:tcPr>
          <w:p w:rsidR="00D36A90" w:rsidRPr="00C44DDC" w:rsidRDefault="00D36A90" w:rsidP="00506C72">
            <w:r w:rsidRPr="00C44DDC">
              <w:t>4 кв. 2015г</w:t>
            </w:r>
          </w:p>
        </w:tc>
        <w:tc>
          <w:tcPr>
            <w:tcW w:w="2519" w:type="dxa"/>
          </w:tcPr>
          <w:p w:rsidR="00D36A90" w:rsidRPr="00C44DDC" w:rsidRDefault="00D36A90" w:rsidP="00506C72">
            <w:r w:rsidRPr="00C44DDC">
              <w:t>МЦБ Детская б/ф</w:t>
            </w:r>
          </w:p>
        </w:tc>
      </w:tr>
      <w:tr w:rsidR="00D36A90" w:rsidRPr="00C44DDC" w:rsidTr="00506C72">
        <w:trPr>
          <w:gridBefore w:val="1"/>
        </w:trPr>
        <w:tc>
          <w:tcPr>
            <w:tcW w:w="636" w:type="dxa"/>
          </w:tcPr>
          <w:p w:rsidR="00D36A90" w:rsidRPr="00C44DDC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</w:tcPr>
          <w:p w:rsidR="00D36A90" w:rsidRPr="00C44DDC" w:rsidRDefault="00D36A90" w:rsidP="00506C72">
            <w:pPr>
              <w:tabs>
                <w:tab w:val="left" w:pos="234"/>
              </w:tabs>
            </w:pPr>
            <w:r w:rsidRPr="00C44DDC">
              <w:t xml:space="preserve"> «Бессмертье – их удел»- урок истории </w:t>
            </w:r>
          </w:p>
        </w:tc>
        <w:tc>
          <w:tcPr>
            <w:tcW w:w="1734" w:type="dxa"/>
          </w:tcPr>
          <w:p w:rsidR="00D36A90" w:rsidRPr="00C44DDC" w:rsidRDefault="00D36A90" w:rsidP="00506C72">
            <w:r w:rsidRPr="00C44DDC">
              <w:t>4 кв.2014г.</w:t>
            </w:r>
          </w:p>
        </w:tc>
        <w:tc>
          <w:tcPr>
            <w:tcW w:w="2519" w:type="dxa"/>
          </w:tcPr>
          <w:p w:rsidR="00D36A90" w:rsidRPr="00C44DDC" w:rsidRDefault="00D36A90" w:rsidP="00506C72">
            <w:r w:rsidRPr="00C44DDC">
              <w:t>МЦБ Детская б/ф</w:t>
            </w:r>
          </w:p>
        </w:tc>
      </w:tr>
      <w:tr w:rsidR="00D36A90" w:rsidRPr="00C44DDC" w:rsidTr="00506C72">
        <w:trPr>
          <w:gridBefore w:val="1"/>
        </w:trPr>
        <w:tc>
          <w:tcPr>
            <w:tcW w:w="636" w:type="dxa"/>
          </w:tcPr>
          <w:p w:rsidR="00D36A90" w:rsidRPr="00C44DDC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</w:tcPr>
          <w:p w:rsidR="00D36A90" w:rsidRPr="00C44DDC" w:rsidRDefault="00D36A90" w:rsidP="00506C72">
            <w:pPr>
              <w:jc w:val="both"/>
            </w:pPr>
            <w:r w:rsidRPr="00C44DDC">
              <w:t>Открытие выставки «Подвиг Героев - в</w:t>
            </w:r>
            <w:r w:rsidRPr="00C44DDC">
              <w:t>е</w:t>
            </w:r>
            <w:r w:rsidRPr="00C44DDC">
              <w:t>чен»</w:t>
            </w:r>
          </w:p>
        </w:tc>
        <w:tc>
          <w:tcPr>
            <w:tcW w:w="1734" w:type="dxa"/>
          </w:tcPr>
          <w:p w:rsidR="00D36A90" w:rsidRPr="00C44DDC" w:rsidRDefault="00D36A90" w:rsidP="00506C72">
            <w:pPr>
              <w:jc w:val="center"/>
            </w:pPr>
            <w:r w:rsidRPr="00C44DDC">
              <w:t>2 декабря 2015г.</w:t>
            </w:r>
          </w:p>
        </w:tc>
        <w:tc>
          <w:tcPr>
            <w:tcW w:w="2519" w:type="dxa"/>
          </w:tcPr>
          <w:p w:rsidR="00D36A90" w:rsidRPr="00C44DDC" w:rsidRDefault="00D36A90" w:rsidP="00D911D5">
            <w:pPr>
              <w:jc w:val="center"/>
            </w:pPr>
            <w:r w:rsidRPr="00C44DDC">
              <w:t>Музей истории разв</w:t>
            </w:r>
            <w:r w:rsidRPr="00C44DDC">
              <w:t>и</w:t>
            </w:r>
            <w:r w:rsidRPr="00C44DDC">
              <w:t>тия сельского хозя</w:t>
            </w:r>
            <w:r w:rsidRPr="00C44DDC">
              <w:t>й</w:t>
            </w:r>
            <w:r w:rsidRPr="00C44DDC">
              <w:t>ства Амурской обла</w:t>
            </w:r>
            <w:r w:rsidRPr="00C44DDC">
              <w:t>с</w:t>
            </w:r>
            <w:r w:rsidRPr="00C44DDC">
              <w:t>ти</w:t>
            </w:r>
          </w:p>
          <w:p w:rsidR="00D36A90" w:rsidRPr="00C44DDC" w:rsidRDefault="00D36A90" w:rsidP="00D911D5">
            <w:pPr>
              <w:jc w:val="center"/>
            </w:pPr>
          </w:p>
        </w:tc>
      </w:tr>
      <w:tr w:rsidR="00D36A90" w:rsidRPr="00C44DDC" w:rsidTr="00506C72">
        <w:trPr>
          <w:gridBefore w:val="1"/>
        </w:trPr>
        <w:tc>
          <w:tcPr>
            <w:tcW w:w="636" w:type="dxa"/>
          </w:tcPr>
          <w:p w:rsidR="00D36A90" w:rsidRPr="00C44DDC" w:rsidRDefault="00D36A90" w:rsidP="00506C72">
            <w:pPr>
              <w:jc w:val="center"/>
            </w:pPr>
          </w:p>
        </w:tc>
        <w:tc>
          <w:tcPr>
            <w:tcW w:w="4575" w:type="dxa"/>
            <w:gridSpan w:val="2"/>
          </w:tcPr>
          <w:p w:rsidR="00D36A90" w:rsidRPr="00C44DDC" w:rsidRDefault="00D36A90" w:rsidP="00506C72">
            <w:pPr>
              <w:jc w:val="both"/>
            </w:pPr>
            <w:r w:rsidRPr="00C44DDC">
              <w:t>«Подвиг Героев - вечен» мероприятие для учащихся школ района и области. Встр</w:t>
            </w:r>
            <w:r w:rsidRPr="00C44DDC">
              <w:t>е</w:t>
            </w:r>
            <w:r w:rsidRPr="00C44DDC">
              <w:t>ча с родителями Артура Волошина, п</w:t>
            </w:r>
            <w:r w:rsidRPr="00C44DDC">
              <w:t>о</w:t>
            </w:r>
            <w:r w:rsidRPr="00C44DDC">
              <w:t>гибшего в Чечне.</w:t>
            </w:r>
          </w:p>
        </w:tc>
        <w:tc>
          <w:tcPr>
            <w:tcW w:w="1734" w:type="dxa"/>
          </w:tcPr>
          <w:p w:rsidR="00D36A90" w:rsidRPr="00C44DDC" w:rsidRDefault="00D36A90" w:rsidP="00506C72">
            <w:pPr>
              <w:jc w:val="center"/>
            </w:pPr>
            <w:r w:rsidRPr="00C44DDC">
              <w:t>декабрь 2015г.</w:t>
            </w:r>
          </w:p>
        </w:tc>
        <w:tc>
          <w:tcPr>
            <w:tcW w:w="2519" w:type="dxa"/>
          </w:tcPr>
          <w:p w:rsidR="00D36A90" w:rsidRPr="00C44DDC" w:rsidRDefault="00D36A90" w:rsidP="00D911D5">
            <w:pPr>
              <w:jc w:val="center"/>
            </w:pPr>
            <w:r w:rsidRPr="00C44DDC">
              <w:t>Музей истории разв</w:t>
            </w:r>
            <w:r w:rsidRPr="00C44DDC">
              <w:t>и</w:t>
            </w:r>
            <w:r w:rsidRPr="00C44DDC">
              <w:t>тия сельского хозя</w:t>
            </w:r>
            <w:r w:rsidRPr="00C44DDC">
              <w:t>й</w:t>
            </w:r>
            <w:r w:rsidRPr="00C44DDC">
              <w:t>ства Амурской обла</w:t>
            </w:r>
            <w:r w:rsidRPr="00C44DDC">
              <w:t>с</w:t>
            </w:r>
            <w:r w:rsidRPr="00C44DDC">
              <w:t>ти</w:t>
            </w:r>
          </w:p>
          <w:p w:rsidR="00D36A90" w:rsidRPr="00C44DDC" w:rsidRDefault="00D36A90" w:rsidP="00D911D5">
            <w:pPr>
              <w:jc w:val="center"/>
            </w:pPr>
          </w:p>
        </w:tc>
      </w:tr>
      <w:tr w:rsidR="00D36A90" w:rsidRPr="00C44DDC" w:rsidTr="004609DA">
        <w:trPr>
          <w:gridBefore w:val="1"/>
        </w:trPr>
        <w:tc>
          <w:tcPr>
            <w:tcW w:w="636" w:type="dxa"/>
          </w:tcPr>
          <w:p w:rsidR="00D36A90" w:rsidRPr="00C44DDC" w:rsidRDefault="00D36A90" w:rsidP="004609DA">
            <w:pPr>
              <w:jc w:val="center"/>
            </w:pPr>
          </w:p>
        </w:tc>
        <w:tc>
          <w:tcPr>
            <w:tcW w:w="4575" w:type="dxa"/>
            <w:gridSpan w:val="2"/>
            <w:vAlign w:val="center"/>
          </w:tcPr>
          <w:p w:rsidR="00D36A90" w:rsidRPr="00C44DDC" w:rsidRDefault="00D36A90" w:rsidP="004609DA">
            <w:r w:rsidRPr="00C44DDC">
              <w:t>Всероссийская акция «День неизвестного солдата» » (в рамках единых дней дейс</w:t>
            </w:r>
            <w:r w:rsidRPr="00C44DDC">
              <w:t>т</w:t>
            </w:r>
            <w:r w:rsidRPr="00C44DDC">
              <w:t>вий)</w:t>
            </w:r>
          </w:p>
        </w:tc>
        <w:tc>
          <w:tcPr>
            <w:tcW w:w="1734" w:type="dxa"/>
            <w:vAlign w:val="center"/>
          </w:tcPr>
          <w:p w:rsidR="00D36A90" w:rsidRPr="00C44DDC" w:rsidRDefault="00D36A90" w:rsidP="004609DA">
            <w:pPr>
              <w:jc w:val="center"/>
            </w:pPr>
            <w:r w:rsidRPr="00C44DDC">
              <w:t>03.12.2015</w:t>
            </w:r>
          </w:p>
        </w:tc>
        <w:tc>
          <w:tcPr>
            <w:tcW w:w="2519" w:type="dxa"/>
            <w:vAlign w:val="center"/>
          </w:tcPr>
          <w:p w:rsidR="00D36A90" w:rsidRPr="00C44DDC" w:rsidRDefault="00D36A90" w:rsidP="004609DA">
            <w:pPr>
              <w:jc w:val="center"/>
            </w:pPr>
            <w:r w:rsidRPr="00C44DDC">
              <w:t>Отдел культуры, ко</w:t>
            </w:r>
            <w:r w:rsidRPr="00C44DDC">
              <w:t>р</w:t>
            </w:r>
            <w:r w:rsidRPr="00C44DDC">
              <w:t>пус волонтеров</w:t>
            </w:r>
          </w:p>
        </w:tc>
      </w:tr>
    </w:tbl>
    <w:p w:rsidR="00D36A90" w:rsidRPr="00C44DDC" w:rsidRDefault="00D36A90">
      <w:pPr>
        <w:tabs>
          <w:tab w:val="left" w:pos="6465"/>
        </w:tabs>
        <w:jc w:val="center"/>
        <w:rPr>
          <w:sz w:val="28"/>
          <w:szCs w:val="28"/>
        </w:rPr>
      </w:pPr>
    </w:p>
    <w:sectPr w:rsidR="00D36A90" w:rsidRPr="00C44DDC" w:rsidSect="003F79B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E6FC0"/>
    <w:multiLevelType w:val="hybridMultilevel"/>
    <w:tmpl w:val="050884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B38684D"/>
    <w:multiLevelType w:val="hybridMultilevel"/>
    <w:tmpl w:val="1E8AF3E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drawingGridHorizontalSpacing w:val="57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5B1"/>
    <w:rsid w:val="000427EA"/>
    <w:rsid w:val="00116886"/>
    <w:rsid w:val="00135C2C"/>
    <w:rsid w:val="00165DC6"/>
    <w:rsid w:val="00170E79"/>
    <w:rsid w:val="00190AC5"/>
    <w:rsid w:val="001F7458"/>
    <w:rsid w:val="00206CE7"/>
    <w:rsid w:val="0021641C"/>
    <w:rsid w:val="00303F61"/>
    <w:rsid w:val="00332B90"/>
    <w:rsid w:val="003378D6"/>
    <w:rsid w:val="00364F61"/>
    <w:rsid w:val="00370152"/>
    <w:rsid w:val="003D676B"/>
    <w:rsid w:val="003F79B3"/>
    <w:rsid w:val="004609DA"/>
    <w:rsid w:val="00471A06"/>
    <w:rsid w:val="0049445C"/>
    <w:rsid w:val="004E172B"/>
    <w:rsid w:val="00506C72"/>
    <w:rsid w:val="00507EC6"/>
    <w:rsid w:val="00523FC7"/>
    <w:rsid w:val="0056165C"/>
    <w:rsid w:val="00563A05"/>
    <w:rsid w:val="00563BED"/>
    <w:rsid w:val="00570D77"/>
    <w:rsid w:val="005D3974"/>
    <w:rsid w:val="005E7A02"/>
    <w:rsid w:val="00602BB6"/>
    <w:rsid w:val="006077AE"/>
    <w:rsid w:val="006306CF"/>
    <w:rsid w:val="006518A7"/>
    <w:rsid w:val="0066224A"/>
    <w:rsid w:val="006F57A9"/>
    <w:rsid w:val="007547AF"/>
    <w:rsid w:val="007C18F9"/>
    <w:rsid w:val="007C2730"/>
    <w:rsid w:val="007F05B3"/>
    <w:rsid w:val="0083658C"/>
    <w:rsid w:val="008564F9"/>
    <w:rsid w:val="00887ACF"/>
    <w:rsid w:val="009335B1"/>
    <w:rsid w:val="00945A6B"/>
    <w:rsid w:val="00964698"/>
    <w:rsid w:val="009666D0"/>
    <w:rsid w:val="009668ED"/>
    <w:rsid w:val="00A30A1E"/>
    <w:rsid w:val="00A61544"/>
    <w:rsid w:val="00B009CB"/>
    <w:rsid w:val="00B07049"/>
    <w:rsid w:val="00B25322"/>
    <w:rsid w:val="00B26044"/>
    <w:rsid w:val="00B469F7"/>
    <w:rsid w:val="00B67ACE"/>
    <w:rsid w:val="00B735E7"/>
    <w:rsid w:val="00B822F7"/>
    <w:rsid w:val="00B842A6"/>
    <w:rsid w:val="00BA4829"/>
    <w:rsid w:val="00C047A5"/>
    <w:rsid w:val="00C1627D"/>
    <w:rsid w:val="00C44DDC"/>
    <w:rsid w:val="00CC0C25"/>
    <w:rsid w:val="00D15F0B"/>
    <w:rsid w:val="00D36A90"/>
    <w:rsid w:val="00D444F7"/>
    <w:rsid w:val="00D470DC"/>
    <w:rsid w:val="00D911D5"/>
    <w:rsid w:val="00DA41AF"/>
    <w:rsid w:val="00DB4F19"/>
    <w:rsid w:val="00DB596D"/>
    <w:rsid w:val="00DD6AAC"/>
    <w:rsid w:val="00E07603"/>
    <w:rsid w:val="00E25035"/>
    <w:rsid w:val="00E80431"/>
    <w:rsid w:val="00EB0405"/>
    <w:rsid w:val="00EC4187"/>
    <w:rsid w:val="00ED5244"/>
    <w:rsid w:val="00F01A12"/>
    <w:rsid w:val="00F36031"/>
    <w:rsid w:val="00F437FE"/>
    <w:rsid w:val="00F479DA"/>
    <w:rsid w:val="00F63F60"/>
    <w:rsid w:val="00FA13B0"/>
    <w:rsid w:val="00FD4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5B1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335B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335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2D4A"/>
    <w:rPr>
      <w:sz w:val="0"/>
      <w:szCs w:val="0"/>
    </w:rPr>
  </w:style>
  <w:style w:type="table" w:customStyle="1" w:styleId="1">
    <w:name w:val="Сетка таблицы1"/>
    <w:uiPriority w:val="99"/>
    <w:rsid w:val="00506C72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490</TotalTime>
  <Pages>10</Pages>
  <Words>2510</Words>
  <Characters>14310</Characters>
  <Application>Microsoft Office Outlook</Application>
  <DocSecurity>0</DocSecurity>
  <Lines>0</Lines>
  <Paragraphs>0</Paragraphs>
  <ScaleCrop>false</ScaleCrop>
  <Company>Адм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Архив</dc:creator>
  <cp:keywords/>
  <dc:description/>
  <cp:lastModifiedBy>User</cp:lastModifiedBy>
  <cp:revision>9</cp:revision>
  <cp:lastPrinted>2015-02-19T23:39:00Z</cp:lastPrinted>
  <dcterms:created xsi:type="dcterms:W3CDTF">2009-07-07T04:47:00Z</dcterms:created>
  <dcterms:modified xsi:type="dcterms:W3CDTF">2015-03-06T01:32:00Z</dcterms:modified>
</cp:coreProperties>
</file>